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80E" w:rsidRPr="002C29E0" w:rsidRDefault="00FF380E" w:rsidP="00FF380E">
      <w:pPr>
        <w:suppressAutoHyphens w:val="0"/>
        <w:spacing w:before="100" w:after="100"/>
        <w:jc w:val="center"/>
        <w:rPr>
          <w:rFonts w:cs="Arial"/>
          <w:b/>
          <w:sz w:val="24"/>
          <w:szCs w:val="24"/>
          <w:lang w:eastAsia="en-US"/>
        </w:rPr>
      </w:pPr>
      <w:r w:rsidRPr="002C29E0">
        <w:rPr>
          <w:rFonts w:cs="Arial"/>
          <w:b/>
          <w:sz w:val="24"/>
          <w:szCs w:val="24"/>
          <w:lang w:eastAsia="en-US"/>
        </w:rPr>
        <w:t>APPENDICE AL DGUE</w:t>
      </w:r>
    </w:p>
    <w:tbl>
      <w:tblPr>
        <w:tblW w:w="9931" w:type="dxa"/>
        <w:jc w:val="center"/>
        <w:tblLook w:val="01E0" w:firstRow="1" w:lastRow="1" w:firstColumn="1" w:lastColumn="1" w:noHBand="0" w:noVBand="0"/>
      </w:tblPr>
      <w:tblGrid>
        <w:gridCol w:w="9931"/>
      </w:tblGrid>
      <w:tr w:rsidR="00D93FDF" w:rsidRPr="006411A8" w:rsidTr="00D93FDF">
        <w:trPr>
          <w:jc w:val="center"/>
        </w:trPr>
        <w:tc>
          <w:tcPr>
            <w:tcW w:w="9931" w:type="dxa"/>
          </w:tcPr>
          <w:p w:rsidR="002B69BF" w:rsidRPr="006411A8" w:rsidRDefault="002B69BF" w:rsidP="003614FD">
            <w:pPr>
              <w:jc w:val="center"/>
              <w:rPr>
                <w:rFonts w:cs="Arial"/>
                <w:b/>
                <w:iCs/>
              </w:rPr>
            </w:pPr>
          </w:p>
          <w:p w:rsidR="00D93FDF" w:rsidRPr="006411A8" w:rsidRDefault="00BE462A" w:rsidP="002C29E0">
            <w:pPr>
              <w:jc w:val="center"/>
              <w:rPr>
                <w:b/>
              </w:rPr>
            </w:pPr>
            <w:r w:rsidRPr="006411A8">
              <w:rPr>
                <w:rFonts w:cs="Arial"/>
                <w:b/>
                <w:iCs/>
              </w:rPr>
              <w:t xml:space="preserve">Dichiarazioni inerenti l’insussistenza delle cause di esclusione di cui all’art. 80, comma 5, </w:t>
            </w:r>
            <w:proofErr w:type="spellStart"/>
            <w:proofErr w:type="gramStart"/>
            <w:r w:rsidRPr="006411A8">
              <w:rPr>
                <w:rFonts w:cs="Arial"/>
                <w:b/>
                <w:iCs/>
              </w:rPr>
              <w:t>lett</w:t>
            </w:r>
            <w:proofErr w:type="spellEnd"/>
            <w:r w:rsidRPr="006411A8">
              <w:rPr>
                <w:rFonts w:cs="Arial"/>
                <w:b/>
                <w:iCs/>
              </w:rPr>
              <w:t>.</w:t>
            </w:r>
            <w:proofErr w:type="gramEnd"/>
            <w:r w:rsidRPr="006411A8">
              <w:rPr>
                <w:rFonts w:cs="Arial"/>
                <w:b/>
                <w:iCs/>
              </w:rPr>
              <w:t xml:space="preserve"> </w:t>
            </w:r>
            <w:r w:rsidR="00B374D0" w:rsidRPr="006411A8">
              <w:rPr>
                <w:rFonts w:cs="Arial"/>
                <w:b/>
                <w:iCs/>
              </w:rPr>
              <w:t>c</w:t>
            </w:r>
            <w:r w:rsidR="004A51EE">
              <w:rPr>
                <w:rFonts w:cs="Arial"/>
                <w:b/>
                <w:iCs/>
              </w:rPr>
              <w:t>)</w:t>
            </w:r>
            <w:r w:rsidR="00B374D0" w:rsidRPr="006411A8">
              <w:rPr>
                <w:rFonts w:cs="Arial"/>
                <w:b/>
                <w:iCs/>
              </w:rPr>
              <w:t>, c-bis</w:t>
            </w:r>
            <w:r w:rsidR="004A51EE">
              <w:rPr>
                <w:rFonts w:cs="Arial"/>
                <w:b/>
                <w:iCs/>
              </w:rPr>
              <w:t>)</w:t>
            </w:r>
            <w:r w:rsidR="00B374D0" w:rsidRPr="006411A8">
              <w:rPr>
                <w:rFonts w:cs="Arial"/>
                <w:b/>
                <w:iCs/>
              </w:rPr>
              <w:t>, c-ter</w:t>
            </w:r>
            <w:r w:rsidR="004A51EE">
              <w:rPr>
                <w:rFonts w:cs="Arial"/>
                <w:b/>
                <w:iCs/>
              </w:rPr>
              <w:t>)</w:t>
            </w:r>
            <w:r w:rsidR="00B374D0" w:rsidRPr="006411A8">
              <w:rPr>
                <w:rFonts w:cs="Arial"/>
                <w:b/>
                <w:iCs/>
              </w:rPr>
              <w:t xml:space="preserve">, </w:t>
            </w:r>
            <w:r w:rsidR="00FF380E" w:rsidRPr="006411A8">
              <w:rPr>
                <w:rFonts w:cs="Arial"/>
                <w:b/>
                <w:iCs/>
              </w:rPr>
              <w:t>c-quater</w:t>
            </w:r>
            <w:r w:rsidR="004A51EE">
              <w:rPr>
                <w:rFonts w:cs="Arial"/>
                <w:b/>
                <w:iCs/>
              </w:rPr>
              <w:t>)</w:t>
            </w:r>
            <w:r w:rsidR="00FF380E" w:rsidRPr="006411A8">
              <w:rPr>
                <w:rFonts w:cs="Arial"/>
                <w:b/>
                <w:iCs/>
              </w:rPr>
              <w:t xml:space="preserve">, </w:t>
            </w:r>
            <w:r w:rsidRPr="006411A8">
              <w:rPr>
                <w:rFonts w:cs="Arial"/>
                <w:b/>
                <w:iCs/>
              </w:rPr>
              <w:t>f-bis</w:t>
            </w:r>
            <w:r w:rsidR="004A51EE">
              <w:rPr>
                <w:rFonts w:cs="Arial"/>
                <w:b/>
                <w:iCs/>
              </w:rPr>
              <w:t>)</w:t>
            </w:r>
            <w:r w:rsidR="00531BFA">
              <w:rPr>
                <w:rFonts w:cs="Arial"/>
                <w:b/>
                <w:iCs/>
              </w:rPr>
              <w:t xml:space="preserve">, </w:t>
            </w:r>
            <w:r w:rsidRPr="006411A8">
              <w:rPr>
                <w:rFonts w:cs="Arial"/>
                <w:b/>
                <w:iCs/>
              </w:rPr>
              <w:t>f-ter</w:t>
            </w:r>
            <w:r w:rsidR="004A51EE">
              <w:rPr>
                <w:rFonts w:cs="Arial"/>
                <w:b/>
                <w:iCs/>
              </w:rPr>
              <w:t>)</w:t>
            </w:r>
            <w:r w:rsidR="00531BFA">
              <w:rPr>
                <w:rFonts w:cs="Arial"/>
                <w:b/>
                <w:iCs/>
              </w:rPr>
              <w:t xml:space="preserve"> e i</w:t>
            </w:r>
            <w:r w:rsidR="004A51EE">
              <w:rPr>
                <w:rFonts w:cs="Arial"/>
                <w:b/>
                <w:iCs/>
              </w:rPr>
              <w:t>)</w:t>
            </w:r>
            <w:r w:rsidR="00FF380E" w:rsidRPr="006411A8">
              <w:rPr>
                <w:rFonts w:cs="Arial"/>
                <w:b/>
                <w:iCs/>
              </w:rPr>
              <w:t xml:space="preserve"> </w:t>
            </w:r>
            <w:r w:rsidRPr="006411A8">
              <w:rPr>
                <w:rFonts w:cs="Arial"/>
                <w:b/>
                <w:iCs/>
              </w:rPr>
              <w:t xml:space="preserve">del </w:t>
            </w:r>
            <w:proofErr w:type="spellStart"/>
            <w:r w:rsidRPr="006411A8">
              <w:rPr>
                <w:rFonts w:cs="Arial"/>
                <w:b/>
                <w:iCs/>
              </w:rPr>
              <w:t>D.lgs</w:t>
            </w:r>
            <w:proofErr w:type="spellEnd"/>
            <w:r w:rsidRPr="006411A8">
              <w:rPr>
                <w:rFonts w:cs="Arial"/>
                <w:b/>
                <w:iCs/>
              </w:rPr>
              <w:t xml:space="preserve"> 50/2016</w:t>
            </w:r>
            <w:r w:rsidR="0096583D" w:rsidRPr="006411A8">
              <w:rPr>
                <w:rFonts w:cs="Arial"/>
                <w:b/>
                <w:iCs/>
              </w:rPr>
              <w:t xml:space="preserve"> e il possesso dei requisiti speciali tecnico-professionali </w:t>
            </w:r>
            <w:r w:rsidR="002C29E0">
              <w:rPr>
                <w:rFonts w:cs="Arial"/>
                <w:b/>
                <w:iCs/>
              </w:rPr>
              <w:t xml:space="preserve"> </w:t>
            </w:r>
          </w:p>
        </w:tc>
      </w:tr>
    </w:tbl>
    <w:p w:rsidR="00A518FD" w:rsidRPr="006411A8" w:rsidRDefault="00A518FD" w:rsidP="003954D9">
      <w:pPr>
        <w:ind w:left="-41"/>
        <w:rPr>
          <w:b/>
          <w:sz w:val="16"/>
          <w:szCs w:val="16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8"/>
          <w:szCs w:val="18"/>
        </w:rPr>
        <w:t>Il/la sottoscritto/a</w:t>
      </w:r>
      <w:r w:rsidRPr="006411A8">
        <w:rPr>
          <w:sz w:val="16"/>
          <w:szCs w:val="16"/>
        </w:rPr>
        <w:t>_____________________________________________________________________________________</w:t>
      </w:r>
    </w:p>
    <w:p w:rsidR="00BE7924" w:rsidRPr="006411A8" w:rsidRDefault="00BE7924" w:rsidP="00BE7924">
      <w:pPr>
        <w:ind w:left="-41"/>
        <w:jc w:val="center"/>
        <w:rPr>
          <w:sz w:val="12"/>
          <w:szCs w:val="12"/>
        </w:rPr>
      </w:pPr>
      <w:r w:rsidRPr="006411A8">
        <w:rPr>
          <w:sz w:val="12"/>
          <w:szCs w:val="12"/>
        </w:rPr>
        <w:t>(cognome e nome)</w:t>
      </w:r>
    </w:p>
    <w:p w:rsidR="00A556D0" w:rsidRPr="006411A8" w:rsidRDefault="00A556D0" w:rsidP="00BE7924">
      <w:pPr>
        <w:ind w:left="-41"/>
        <w:jc w:val="center"/>
        <w:rPr>
          <w:sz w:val="12"/>
          <w:szCs w:val="12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8"/>
          <w:szCs w:val="18"/>
        </w:rPr>
        <w:t>nato a</w:t>
      </w:r>
      <w:r w:rsidRPr="006411A8">
        <w:rPr>
          <w:sz w:val="16"/>
          <w:szCs w:val="16"/>
        </w:rPr>
        <w:t>_____________________________________________ (_______), il _______________________________________</w:t>
      </w:r>
    </w:p>
    <w:p w:rsidR="00BE7924" w:rsidRPr="006411A8" w:rsidRDefault="00BE7924" w:rsidP="00BE7924">
      <w:pPr>
        <w:ind w:left="-41"/>
        <w:rPr>
          <w:sz w:val="12"/>
          <w:szCs w:val="12"/>
        </w:rPr>
      </w:pPr>
      <w:r w:rsidRPr="006411A8">
        <w:rPr>
          <w:sz w:val="12"/>
          <w:szCs w:val="12"/>
        </w:rPr>
        <w:t xml:space="preserve">                                                                                  (luogo)</w:t>
      </w:r>
      <w:proofErr w:type="gramStart"/>
      <w:r w:rsidRPr="006411A8">
        <w:rPr>
          <w:sz w:val="12"/>
          <w:szCs w:val="12"/>
        </w:rPr>
        <w:t xml:space="preserve">                                  </w:t>
      </w:r>
      <w:proofErr w:type="gramEnd"/>
      <w:r w:rsidRPr="006411A8">
        <w:rPr>
          <w:sz w:val="12"/>
          <w:szCs w:val="12"/>
        </w:rPr>
        <w:t>(</w:t>
      </w:r>
      <w:proofErr w:type="spellStart"/>
      <w:r w:rsidRPr="006411A8">
        <w:rPr>
          <w:sz w:val="12"/>
          <w:szCs w:val="12"/>
        </w:rPr>
        <w:t>prov</w:t>
      </w:r>
      <w:proofErr w:type="spellEnd"/>
      <w:r w:rsidRPr="006411A8">
        <w:rPr>
          <w:sz w:val="12"/>
          <w:szCs w:val="12"/>
        </w:rPr>
        <w:t>)                                                        (data)</w:t>
      </w:r>
    </w:p>
    <w:p w:rsidR="00A556D0" w:rsidRPr="006411A8" w:rsidRDefault="00A556D0" w:rsidP="00BE7924">
      <w:pPr>
        <w:ind w:left="-41"/>
        <w:rPr>
          <w:sz w:val="12"/>
          <w:szCs w:val="12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8"/>
          <w:szCs w:val="18"/>
        </w:rPr>
        <w:t>residente a</w:t>
      </w:r>
      <w:r w:rsidRPr="006411A8">
        <w:rPr>
          <w:sz w:val="16"/>
          <w:szCs w:val="16"/>
        </w:rPr>
        <w:t>________________________________ (______), Via_______________________________, n. ________</w:t>
      </w:r>
    </w:p>
    <w:p w:rsidR="00BE7924" w:rsidRPr="006411A8" w:rsidRDefault="00BE7924" w:rsidP="00BE7924">
      <w:pPr>
        <w:ind w:left="-41"/>
        <w:rPr>
          <w:sz w:val="12"/>
          <w:szCs w:val="12"/>
        </w:rPr>
      </w:pPr>
      <w:r w:rsidRPr="006411A8">
        <w:rPr>
          <w:sz w:val="12"/>
          <w:szCs w:val="12"/>
        </w:rPr>
        <w:t xml:space="preserve">                                                              (luogo)</w:t>
      </w:r>
      <w:proofErr w:type="gramStart"/>
      <w:r w:rsidRPr="006411A8">
        <w:rPr>
          <w:sz w:val="12"/>
          <w:szCs w:val="12"/>
        </w:rPr>
        <w:t xml:space="preserve">                                 </w:t>
      </w:r>
      <w:proofErr w:type="gramEnd"/>
      <w:r w:rsidRPr="006411A8">
        <w:rPr>
          <w:sz w:val="12"/>
          <w:szCs w:val="12"/>
        </w:rPr>
        <w:t>(</w:t>
      </w:r>
      <w:proofErr w:type="spellStart"/>
      <w:r w:rsidRPr="006411A8">
        <w:rPr>
          <w:sz w:val="12"/>
          <w:szCs w:val="12"/>
        </w:rPr>
        <w:t>prov</w:t>
      </w:r>
      <w:proofErr w:type="spellEnd"/>
      <w:r w:rsidRPr="006411A8">
        <w:rPr>
          <w:sz w:val="12"/>
          <w:szCs w:val="12"/>
        </w:rPr>
        <w:t>)                                                    (indirizzo)</w:t>
      </w:r>
    </w:p>
    <w:p w:rsidR="000E6E87" w:rsidRPr="006411A8" w:rsidRDefault="000E6E87" w:rsidP="00BE7924">
      <w:pPr>
        <w:ind w:left="-41"/>
        <w:rPr>
          <w:sz w:val="18"/>
          <w:szCs w:val="18"/>
        </w:rPr>
      </w:pPr>
    </w:p>
    <w:p w:rsidR="000E6E87" w:rsidRPr="006411A8" w:rsidRDefault="000E6E87" w:rsidP="00BE7924">
      <w:pPr>
        <w:ind w:left="-41"/>
        <w:rPr>
          <w:sz w:val="18"/>
          <w:szCs w:val="18"/>
        </w:rPr>
      </w:pPr>
      <w:r w:rsidRPr="006411A8">
        <w:rPr>
          <w:sz w:val="18"/>
          <w:szCs w:val="18"/>
        </w:rPr>
        <w:t xml:space="preserve">nella sua qualità di </w:t>
      </w:r>
      <w:r w:rsidRPr="006411A8">
        <w:rPr>
          <w:i/>
          <w:sz w:val="16"/>
          <w:szCs w:val="16"/>
        </w:rPr>
        <w:t xml:space="preserve">(se del caso: titolare, legale rappresentante, procuratore) </w:t>
      </w:r>
      <w:r w:rsidRPr="006411A8">
        <w:rPr>
          <w:sz w:val="16"/>
          <w:szCs w:val="16"/>
        </w:rPr>
        <w:t>_____________________________________________</w:t>
      </w:r>
    </w:p>
    <w:p w:rsidR="000E6E87" w:rsidRPr="006411A8" w:rsidRDefault="000E6E87" w:rsidP="00BE7924">
      <w:pPr>
        <w:ind w:left="-41"/>
        <w:rPr>
          <w:sz w:val="18"/>
          <w:szCs w:val="18"/>
        </w:rPr>
      </w:pPr>
    </w:p>
    <w:p w:rsidR="00BE7924" w:rsidRPr="006411A8" w:rsidRDefault="00BE7924" w:rsidP="00BE7924">
      <w:pPr>
        <w:ind w:left="-41"/>
        <w:rPr>
          <w:i/>
          <w:sz w:val="16"/>
          <w:szCs w:val="16"/>
        </w:rPr>
      </w:pPr>
      <w:proofErr w:type="gramStart"/>
      <w:r w:rsidRPr="006411A8">
        <w:rPr>
          <w:sz w:val="18"/>
          <w:szCs w:val="18"/>
        </w:rPr>
        <w:t>dell’</w:t>
      </w:r>
      <w:proofErr w:type="gramEnd"/>
      <w:r w:rsidR="000E6E87" w:rsidRPr="006411A8">
        <w:rPr>
          <w:sz w:val="18"/>
          <w:szCs w:val="18"/>
        </w:rPr>
        <w:t>operatore economico</w:t>
      </w:r>
      <w:r w:rsidRPr="006411A8">
        <w:rPr>
          <w:sz w:val="18"/>
          <w:szCs w:val="18"/>
        </w:rPr>
        <w:t xml:space="preserve"> </w:t>
      </w:r>
      <w:r w:rsidR="000E6E87" w:rsidRPr="006411A8">
        <w:rPr>
          <w:i/>
          <w:sz w:val="16"/>
          <w:szCs w:val="16"/>
        </w:rPr>
        <w:t>(impresa individuale, società, consorzio, GEIE, associazione, libero professionista)</w:t>
      </w:r>
      <w:r w:rsidRPr="006411A8">
        <w:rPr>
          <w:i/>
          <w:sz w:val="16"/>
          <w:szCs w:val="16"/>
        </w:rPr>
        <w:t>________</w:t>
      </w:r>
      <w:r w:rsidR="000E6E87" w:rsidRPr="006411A8">
        <w:rPr>
          <w:i/>
          <w:sz w:val="16"/>
          <w:szCs w:val="16"/>
        </w:rPr>
        <w:t>__</w:t>
      </w:r>
      <w:r w:rsidRPr="006411A8">
        <w:rPr>
          <w:i/>
          <w:sz w:val="16"/>
          <w:szCs w:val="16"/>
        </w:rPr>
        <w:t>_________</w:t>
      </w:r>
    </w:p>
    <w:p w:rsidR="00A556D0" w:rsidRPr="006411A8" w:rsidRDefault="00A556D0" w:rsidP="00BE7924">
      <w:pPr>
        <w:ind w:left="-41"/>
        <w:rPr>
          <w:sz w:val="18"/>
          <w:szCs w:val="18"/>
        </w:rPr>
      </w:pPr>
    </w:p>
    <w:p w:rsidR="00BE7924" w:rsidRPr="006411A8" w:rsidRDefault="000E6E87" w:rsidP="00BE7924">
      <w:pPr>
        <w:ind w:left="-41"/>
        <w:rPr>
          <w:sz w:val="16"/>
          <w:szCs w:val="16"/>
        </w:rPr>
      </w:pPr>
      <w:r w:rsidRPr="006411A8">
        <w:rPr>
          <w:sz w:val="16"/>
          <w:szCs w:val="16"/>
        </w:rPr>
        <w:t>____________________________________________________________________________________________________________</w:t>
      </w:r>
    </w:p>
    <w:p w:rsidR="000E6E87" w:rsidRPr="006411A8" w:rsidRDefault="000E6E87" w:rsidP="00BE7924">
      <w:pPr>
        <w:ind w:left="-41"/>
        <w:rPr>
          <w:sz w:val="16"/>
          <w:szCs w:val="16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proofErr w:type="gramStart"/>
      <w:r w:rsidRPr="006411A8">
        <w:rPr>
          <w:sz w:val="18"/>
          <w:szCs w:val="18"/>
        </w:rPr>
        <w:t>con</w:t>
      </w:r>
      <w:proofErr w:type="gramEnd"/>
      <w:r w:rsidRPr="006411A8">
        <w:rPr>
          <w:sz w:val="18"/>
          <w:szCs w:val="18"/>
        </w:rPr>
        <w:t xml:space="preserve"> sede legale in </w:t>
      </w:r>
      <w:r w:rsidRPr="006411A8">
        <w:rPr>
          <w:sz w:val="16"/>
          <w:szCs w:val="16"/>
        </w:rPr>
        <w:t>______________________________  (_______), Via_______________________________, n. ______</w:t>
      </w:r>
    </w:p>
    <w:p w:rsidR="00BE7924" w:rsidRPr="006411A8" w:rsidRDefault="00BE7924" w:rsidP="00BE7924">
      <w:pPr>
        <w:ind w:left="-41"/>
        <w:rPr>
          <w:sz w:val="12"/>
          <w:szCs w:val="12"/>
        </w:rPr>
      </w:pPr>
      <w:r w:rsidRPr="006411A8">
        <w:rPr>
          <w:sz w:val="12"/>
          <w:szCs w:val="12"/>
        </w:rPr>
        <w:t xml:space="preserve">                                                                              (luogo)</w:t>
      </w:r>
      <w:proofErr w:type="gramStart"/>
      <w:r w:rsidRPr="006411A8">
        <w:rPr>
          <w:sz w:val="12"/>
          <w:szCs w:val="12"/>
        </w:rPr>
        <w:t xml:space="preserve">         </w:t>
      </w:r>
      <w:r w:rsidR="00A556D0" w:rsidRPr="006411A8">
        <w:rPr>
          <w:sz w:val="12"/>
          <w:szCs w:val="12"/>
        </w:rPr>
        <w:t xml:space="preserve"> </w:t>
      </w:r>
      <w:r w:rsidRPr="006411A8">
        <w:rPr>
          <w:sz w:val="12"/>
          <w:szCs w:val="12"/>
        </w:rPr>
        <w:t xml:space="preserve">                     </w:t>
      </w:r>
      <w:proofErr w:type="gramEnd"/>
      <w:r w:rsidRPr="006411A8">
        <w:rPr>
          <w:sz w:val="12"/>
          <w:szCs w:val="12"/>
        </w:rPr>
        <w:t>(</w:t>
      </w:r>
      <w:proofErr w:type="spellStart"/>
      <w:r w:rsidRPr="006411A8">
        <w:rPr>
          <w:sz w:val="12"/>
          <w:szCs w:val="12"/>
        </w:rPr>
        <w:t>prov</w:t>
      </w:r>
      <w:proofErr w:type="spellEnd"/>
      <w:r w:rsidRPr="006411A8">
        <w:rPr>
          <w:sz w:val="12"/>
          <w:szCs w:val="12"/>
        </w:rPr>
        <w:t>)                                                    (indirizzo</w:t>
      </w:r>
      <w:r w:rsidR="00A556D0" w:rsidRPr="006411A8">
        <w:rPr>
          <w:sz w:val="12"/>
          <w:szCs w:val="12"/>
        </w:rPr>
        <w:t>)</w:t>
      </w:r>
    </w:p>
    <w:p w:rsidR="00A556D0" w:rsidRPr="006411A8" w:rsidRDefault="00A556D0" w:rsidP="00BE7924">
      <w:pPr>
        <w:ind w:left="-41"/>
        <w:rPr>
          <w:sz w:val="12"/>
          <w:szCs w:val="12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8"/>
          <w:szCs w:val="18"/>
        </w:rPr>
        <w:t>Codice Fiscale/Partita I.V.A. n</w:t>
      </w:r>
      <w:r w:rsidRPr="006411A8">
        <w:rPr>
          <w:sz w:val="16"/>
          <w:szCs w:val="16"/>
        </w:rPr>
        <w:t>._____________________________________________________</w:t>
      </w:r>
      <w:r w:rsidR="00D73CB8" w:rsidRPr="006411A8">
        <w:rPr>
          <w:sz w:val="16"/>
          <w:szCs w:val="16"/>
        </w:rPr>
        <w:t>____________</w:t>
      </w:r>
      <w:r w:rsidRPr="006411A8">
        <w:rPr>
          <w:sz w:val="16"/>
          <w:szCs w:val="16"/>
        </w:rPr>
        <w:t>_______________</w:t>
      </w:r>
    </w:p>
    <w:p w:rsidR="000E6E87" w:rsidRPr="006411A8" w:rsidRDefault="000E6E87" w:rsidP="00BE7924">
      <w:pPr>
        <w:ind w:left="-41"/>
        <w:rPr>
          <w:sz w:val="16"/>
          <w:szCs w:val="16"/>
        </w:rPr>
      </w:pPr>
    </w:p>
    <w:p w:rsidR="00A556D0" w:rsidRPr="006411A8" w:rsidRDefault="00A556D0" w:rsidP="00BE7924">
      <w:pPr>
        <w:ind w:left="-41"/>
        <w:rPr>
          <w:sz w:val="16"/>
          <w:szCs w:val="16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6"/>
          <w:szCs w:val="16"/>
        </w:rPr>
        <w:t xml:space="preserve">Tel. n.___________________ Fax n.____________________, </w:t>
      </w:r>
    </w:p>
    <w:p w:rsidR="00BE7924" w:rsidRPr="006411A8" w:rsidRDefault="00BE7924" w:rsidP="00BE7924">
      <w:pPr>
        <w:ind w:left="-41"/>
        <w:rPr>
          <w:sz w:val="16"/>
          <w:szCs w:val="16"/>
        </w:rPr>
      </w:pPr>
    </w:p>
    <w:p w:rsidR="00A556D0" w:rsidRPr="006411A8" w:rsidRDefault="00A556D0" w:rsidP="00BE7924">
      <w:pPr>
        <w:ind w:left="-41"/>
        <w:rPr>
          <w:sz w:val="16"/>
          <w:szCs w:val="16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6"/>
          <w:szCs w:val="16"/>
        </w:rPr>
        <w:t>e-mail_______________________________________________</w:t>
      </w:r>
    </w:p>
    <w:p w:rsidR="000E6E87" w:rsidRPr="006411A8" w:rsidRDefault="000E6E87" w:rsidP="00BE7924">
      <w:pPr>
        <w:ind w:left="-41"/>
        <w:rPr>
          <w:sz w:val="16"/>
          <w:szCs w:val="16"/>
        </w:rPr>
      </w:pPr>
    </w:p>
    <w:p w:rsidR="00A556D0" w:rsidRPr="006411A8" w:rsidRDefault="00A556D0" w:rsidP="00BE7924">
      <w:pPr>
        <w:ind w:left="-41"/>
        <w:rPr>
          <w:sz w:val="16"/>
          <w:szCs w:val="16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6"/>
          <w:szCs w:val="16"/>
        </w:rPr>
        <w:t>Posta elettronica certificata_______________________________________________</w:t>
      </w:r>
    </w:p>
    <w:p w:rsidR="00266192" w:rsidRPr="006411A8" w:rsidRDefault="00266192" w:rsidP="00266192">
      <w:pPr>
        <w:tabs>
          <w:tab w:val="left" w:pos="2160"/>
          <w:tab w:val="left" w:pos="5040"/>
        </w:tabs>
        <w:ind w:left="-41"/>
        <w:rPr>
          <w:sz w:val="18"/>
          <w:szCs w:val="18"/>
        </w:rPr>
      </w:pPr>
    </w:p>
    <w:p w:rsidR="00BE7924" w:rsidRPr="006411A8" w:rsidRDefault="00445737" w:rsidP="00BE7924">
      <w:pPr>
        <w:rPr>
          <w:b/>
          <w:bCs/>
        </w:rPr>
      </w:pPr>
      <w:r w:rsidRPr="006411A8">
        <w:t xml:space="preserve">Al </w:t>
      </w:r>
      <w:r w:rsidR="00FF380E" w:rsidRPr="006411A8">
        <w:t xml:space="preserve">fine di integrare le dichiarazioni contenute nel DGUE di cui il presente modello costituisce appendice e </w:t>
      </w:r>
      <w:r w:rsidR="00BA47E1" w:rsidRPr="006411A8">
        <w:t>dimostrare la sussistenza dei requisiti di idoneità professionale e l’assenza delle cause di esclusione di cui all’art. 80 D.lgs. 50/2016 in capo all’operatore economico che rappresenta</w:t>
      </w:r>
      <w:r w:rsidR="00BE7924" w:rsidRPr="006411A8">
        <w:t xml:space="preserve">, </w:t>
      </w:r>
      <w:r w:rsidR="00FB1969" w:rsidRPr="006411A8">
        <w:t xml:space="preserve">ai sensi degli artt. 46 e 47 del </w:t>
      </w:r>
      <w:proofErr w:type="spellStart"/>
      <w:r w:rsidR="00FB1969" w:rsidRPr="006411A8">
        <w:t>d.P.R.</w:t>
      </w:r>
      <w:proofErr w:type="spellEnd"/>
      <w:r w:rsidR="00FB1969" w:rsidRPr="006411A8">
        <w:t xml:space="preserve"> 445/2000 e </w:t>
      </w:r>
      <w:r w:rsidR="00BE7924" w:rsidRPr="006411A8">
        <w:t xml:space="preserve">consapevole delle sanzioni penali previste dall’art. 76 del </w:t>
      </w:r>
      <w:proofErr w:type="spellStart"/>
      <w:r w:rsidR="00FB1969" w:rsidRPr="006411A8">
        <w:t>d</w:t>
      </w:r>
      <w:r w:rsidR="00BE7924" w:rsidRPr="006411A8">
        <w:t>.P.R.</w:t>
      </w:r>
      <w:proofErr w:type="spellEnd"/>
      <w:r w:rsidR="00BE7924" w:rsidRPr="006411A8">
        <w:t xml:space="preserve"> 445/2000, per le ipotesi di formazione di atti e dichiarazioni mendaci ivi indicate, </w:t>
      </w:r>
      <w:r w:rsidR="00BE462A" w:rsidRPr="006411A8">
        <w:t xml:space="preserve">oltre quanto già dichiarato nel DGUE, </w:t>
      </w:r>
      <w:r w:rsidR="00BE7924" w:rsidRPr="006411A8">
        <w:rPr>
          <w:b/>
          <w:bCs/>
        </w:rPr>
        <w:t xml:space="preserve">sotto la propria responsabilità </w:t>
      </w:r>
      <w:r w:rsidR="00BE462A" w:rsidRPr="006411A8">
        <w:rPr>
          <w:b/>
          <w:bCs/>
        </w:rPr>
        <w:t>altresì</w:t>
      </w:r>
    </w:p>
    <w:p w:rsidR="002C29E0" w:rsidRDefault="002C29E0" w:rsidP="002C29E0">
      <w:pPr>
        <w:jc w:val="center"/>
        <w:rPr>
          <w:b/>
          <w:bCs/>
        </w:rPr>
      </w:pPr>
    </w:p>
    <w:p w:rsidR="00BE7924" w:rsidRPr="006411A8" w:rsidRDefault="00BE7924" w:rsidP="002C29E0">
      <w:pPr>
        <w:jc w:val="center"/>
        <w:rPr>
          <w:b/>
          <w:bCs/>
        </w:rPr>
      </w:pPr>
      <w:r w:rsidRPr="006411A8">
        <w:rPr>
          <w:b/>
          <w:bCs/>
        </w:rPr>
        <w:t>DICHIARA</w:t>
      </w:r>
    </w:p>
    <w:p w:rsidR="00BE7924" w:rsidRPr="006411A8" w:rsidRDefault="00BE7924" w:rsidP="00BE7924">
      <w:pPr>
        <w:autoSpaceDE w:val="0"/>
        <w:autoSpaceDN w:val="0"/>
        <w:adjustRightInd w:val="0"/>
      </w:pPr>
      <w:r w:rsidRPr="006411A8">
        <w:t xml:space="preserve">che </w:t>
      </w:r>
      <w:r w:rsidR="00FB1969" w:rsidRPr="006411A8">
        <w:t>l’operatore economico sopra individuato</w:t>
      </w:r>
      <w:r w:rsidR="00BE462A" w:rsidRPr="006411A8">
        <w:t xml:space="preserve"> non incorre nelle cause di esclusione di cui all’art. 80, comma 5, </w:t>
      </w:r>
      <w:proofErr w:type="spellStart"/>
      <w:r w:rsidR="00BE462A" w:rsidRPr="006411A8">
        <w:t>lett</w:t>
      </w:r>
      <w:proofErr w:type="spellEnd"/>
      <w:r w:rsidR="00BE462A" w:rsidRPr="006411A8">
        <w:t xml:space="preserve">. </w:t>
      </w:r>
      <w:r w:rsidR="00B374D0" w:rsidRPr="006411A8">
        <w:t xml:space="preserve">c, c-bis, c-ter, </w:t>
      </w:r>
      <w:r w:rsidR="004E1488" w:rsidRPr="006411A8">
        <w:t xml:space="preserve">c-quater, </w:t>
      </w:r>
      <w:r w:rsidR="00BE462A" w:rsidRPr="006411A8">
        <w:t>f-bis</w:t>
      </w:r>
      <w:r w:rsidR="004E1488" w:rsidRPr="006411A8">
        <w:t xml:space="preserve"> e</w:t>
      </w:r>
      <w:r w:rsidR="00BE462A" w:rsidRPr="006411A8">
        <w:t xml:space="preserve"> f-ter</w:t>
      </w:r>
      <w:r w:rsidR="00FF380E" w:rsidRPr="006411A8">
        <w:t xml:space="preserve"> </w:t>
      </w:r>
      <w:r w:rsidR="00BE462A" w:rsidRPr="006411A8">
        <w:t xml:space="preserve">del </w:t>
      </w:r>
      <w:proofErr w:type="spellStart"/>
      <w:r w:rsidR="00BE462A" w:rsidRPr="006411A8">
        <w:t>D.lgs</w:t>
      </w:r>
      <w:proofErr w:type="spellEnd"/>
      <w:r w:rsidR="00BE462A" w:rsidRPr="006411A8">
        <w:t xml:space="preserve"> 50/2016, ossia</w:t>
      </w:r>
      <w:r w:rsidRPr="006411A8">
        <w:t>:</w:t>
      </w:r>
    </w:p>
    <w:p w:rsidR="0096583D" w:rsidRPr="006411A8" w:rsidRDefault="0096583D" w:rsidP="00BE7924">
      <w:pPr>
        <w:autoSpaceDE w:val="0"/>
        <w:autoSpaceDN w:val="0"/>
        <w:adjustRightInd w:val="0"/>
      </w:pPr>
    </w:p>
    <w:p w:rsidR="00B374D0" w:rsidRPr="006411A8" w:rsidRDefault="00B374D0" w:rsidP="00B374D0">
      <w:pPr>
        <w:numPr>
          <w:ilvl w:val="0"/>
          <w:numId w:val="31"/>
        </w:numPr>
        <w:suppressAutoHyphens w:val="0"/>
      </w:pPr>
      <w:r w:rsidRPr="006411A8">
        <w:t xml:space="preserve">(art. 80 comma 5, </w:t>
      </w:r>
      <w:proofErr w:type="spellStart"/>
      <w:r w:rsidRPr="006411A8">
        <w:t>lett</w:t>
      </w:r>
      <w:proofErr w:type="spellEnd"/>
      <w:r w:rsidRPr="006411A8">
        <w:t>. c): non si è reso colpevole di gravi illeciti professionali, tali da rendere dubbia la sua integrità o affidabilità;</w:t>
      </w:r>
    </w:p>
    <w:p w:rsidR="00B374D0" w:rsidRPr="006411A8" w:rsidRDefault="00B374D0" w:rsidP="00B374D0">
      <w:pPr>
        <w:numPr>
          <w:ilvl w:val="0"/>
          <w:numId w:val="31"/>
        </w:numPr>
        <w:suppressAutoHyphens w:val="0"/>
      </w:pPr>
      <w:r w:rsidRPr="006411A8">
        <w:lastRenderedPageBreak/>
        <w:t xml:space="preserve">(art. 80 comma 5, </w:t>
      </w:r>
      <w:proofErr w:type="spellStart"/>
      <w:r w:rsidRPr="006411A8">
        <w:t>lett</w:t>
      </w:r>
      <w:proofErr w:type="spellEnd"/>
      <w:r w:rsidRPr="006411A8">
        <w:t>. c-bis): non ha tentato di influenzare indebitamente il processo decisionale della stazione appaltante o di ottenere informazioni riservate a fini di proprio vantaggio oppure abbia fornito, anche per negligenza, informazioni false o fuorvianti suscettibili di influenzare le decisioni sull'esclusione, la selezione o l'aggiudicazione, ovvero abbia omesso le informazioni dovute ai fini del corretto svolgimento della procedura di selezione;</w:t>
      </w:r>
    </w:p>
    <w:p w:rsidR="00B374D0" w:rsidRPr="006411A8" w:rsidRDefault="00B374D0" w:rsidP="00B374D0">
      <w:pPr>
        <w:numPr>
          <w:ilvl w:val="0"/>
          <w:numId w:val="31"/>
        </w:numPr>
        <w:suppressAutoHyphens w:val="0"/>
        <w:rPr>
          <w:i/>
          <w:sz w:val="16"/>
          <w:szCs w:val="16"/>
        </w:rPr>
      </w:pPr>
      <w:r w:rsidRPr="006411A8">
        <w:t xml:space="preserve">(art. 80 comma 5, </w:t>
      </w:r>
      <w:proofErr w:type="spellStart"/>
      <w:r w:rsidRPr="006411A8">
        <w:t>lett</w:t>
      </w:r>
      <w:proofErr w:type="spellEnd"/>
      <w:r w:rsidRPr="006411A8">
        <w:t xml:space="preserve">. c-ter): non ha commesso significative o persistenti carenze nell'esecuzione di un precedente contratto di appalto o di concessione che ne hanno causato la risoluzione per inadempimento ovvero la condanna al risarcimento del danno o altre sanzioni comparabili </w:t>
      </w:r>
      <w:r w:rsidRPr="006411A8">
        <w:rPr>
          <w:i/>
          <w:sz w:val="16"/>
          <w:szCs w:val="16"/>
        </w:rPr>
        <w:t>(su tali circostanze la stazione appaltante motiva anche con riferimento al tempo trascorso dalla violazione e alla gravità della stessa)</w:t>
      </w:r>
    </w:p>
    <w:p w:rsidR="00FF380E" w:rsidRPr="006411A8" w:rsidRDefault="00FF380E" w:rsidP="00FF380E">
      <w:pPr>
        <w:numPr>
          <w:ilvl w:val="0"/>
          <w:numId w:val="31"/>
        </w:numPr>
        <w:suppressAutoHyphens w:val="0"/>
        <w:rPr>
          <w:i/>
          <w:sz w:val="16"/>
          <w:szCs w:val="16"/>
        </w:rPr>
      </w:pPr>
      <w:r w:rsidRPr="006411A8">
        <w:t xml:space="preserve">(art. 80 comma 5, </w:t>
      </w:r>
      <w:proofErr w:type="spellStart"/>
      <w:r w:rsidRPr="006411A8">
        <w:t>lett</w:t>
      </w:r>
      <w:proofErr w:type="spellEnd"/>
      <w:r w:rsidRPr="006411A8">
        <w:t>. c-quater): non ha commesso grave inadempimento nei confronti di uno o più subappaltatori, riconosciuto o accertato con sentenza passata in giudicato;</w:t>
      </w:r>
    </w:p>
    <w:p w:rsidR="00BE462A" w:rsidRPr="006411A8" w:rsidRDefault="00BE462A" w:rsidP="00BE462A">
      <w:pPr>
        <w:numPr>
          <w:ilvl w:val="0"/>
          <w:numId w:val="31"/>
        </w:numPr>
        <w:suppressAutoHyphens w:val="0"/>
      </w:pPr>
      <w:r w:rsidRPr="006411A8">
        <w:t>(art. 80 comma</w:t>
      </w:r>
      <w:r w:rsidR="00B374D0" w:rsidRPr="006411A8">
        <w:t xml:space="preserve"> 5, </w:t>
      </w:r>
      <w:proofErr w:type="spellStart"/>
      <w:r w:rsidR="00B374D0" w:rsidRPr="006411A8">
        <w:t>lett</w:t>
      </w:r>
      <w:proofErr w:type="spellEnd"/>
      <w:r w:rsidR="00B374D0" w:rsidRPr="006411A8">
        <w:t>.</w:t>
      </w:r>
      <w:r w:rsidRPr="006411A8">
        <w:t xml:space="preserve"> f-bis): </w:t>
      </w:r>
      <w:r w:rsidR="00C11E67" w:rsidRPr="006411A8">
        <w:t xml:space="preserve">non ha </w:t>
      </w:r>
      <w:r w:rsidRPr="006411A8">
        <w:t>present</w:t>
      </w:r>
      <w:r w:rsidR="00C11E67" w:rsidRPr="006411A8">
        <w:t>ato</w:t>
      </w:r>
      <w:r w:rsidRPr="006411A8">
        <w:t xml:space="preserve"> nella procedura di gara in corso e negli affidamenti di subappalti documentazione o dichiarazioni non veritiere;</w:t>
      </w:r>
    </w:p>
    <w:p w:rsidR="00BE462A" w:rsidRPr="006411A8" w:rsidRDefault="00BE462A" w:rsidP="00BE462A">
      <w:pPr>
        <w:numPr>
          <w:ilvl w:val="0"/>
          <w:numId w:val="31"/>
        </w:numPr>
        <w:suppressAutoHyphens w:val="0"/>
      </w:pPr>
      <w:r w:rsidRPr="006411A8">
        <w:t>(art. 80 comma</w:t>
      </w:r>
      <w:r w:rsidR="00B374D0" w:rsidRPr="006411A8">
        <w:t xml:space="preserve"> 5, </w:t>
      </w:r>
      <w:proofErr w:type="spellStart"/>
      <w:r w:rsidR="00B374D0" w:rsidRPr="006411A8">
        <w:t>lett</w:t>
      </w:r>
      <w:proofErr w:type="spellEnd"/>
      <w:r w:rsidR="00B374D0" w:rsidRPr="006411A8">
        <w:t>.</w:t>
      </w:r>
      <w:r w:rsidRPr="006411A8">
        <w:t xml:space="preserve"> f-ter): non risulta iscritto nel casellario informatico tenuto dall’Osservatorio dell’ANAC per aver presentato false dichiarazioni o falsa documentazione nelle procedure di gara e negli affidamenti di subappalti </w:t>
      </w:r>
      <w:r w:rsidRPr="006411A8">
        <w:rPr>
          <w:i/>
          <w:sz w:val="16"/>
          <w:szCs w:val="16"/>
        </w:rPr>
        <w:t>(Il motivo di esclusione perdura fino a quando opera l’iscrizione nel casellario informatico)</w:t>
      </w:r>
      <w:r w:rsidR="00B374D0" w:rsidRPr="006411A8">
        <w:rPr>
          <w:i/>
          <w:sz w:val="16"/>
          <w:szCs w:val="16"/>
        </w:rPr>
        <w:t>.</w:t>
      </w:r>
    </w:p>
    <w:p w:rsidR="00242D4F" w:rsidRDefault="00242D4F" w:rsidP="00242D4F">
      <w:pPr>
        <w:pStyle w:val="Paragrafoelenco"/>
        <w:numPr>
          <w:ilvl w:val="0"/>
          <w:numId w:val="31"/>
        </w:numPr>
        <w:suppressAutoHyphens w:val="0"/>
        <w:rPr>
          <w:i/>
          <w:color w:val="404040" w:themeColor="text1" w:themeTint="BF"/>
          <w:sz w:val="18"/>
          <w:szCs w:val="18"/>
        </w:rPr>
      </w:pPr>
      <w:r w:rsidRPr="006411A8">
        <w:rPr>
          <w:i/>
          <w:color w:val="404040" w:themeColor="text1" w:themeTint="BF"/>
          <w:sz w:val="18"/>
          <w:szCs w:val="18"/>
        </w:rPr>
        <w:t xml:space="preserve">Dichiarazione eventuale: in caso di condotte penalmente sanzionate compiute dai soggetti di cui all’art. 80 comma 3 del </w:t>
      </w:r>
      <w:proofErr w:type="spellStart"/>
      <w:r w:rsidRPr="006411A8">
        <w:rPr>
          <w:i/>
          <w:color w:val="404040" w:themeColor="text1" w:themeTint="BF"/>
          <w:sz w:val="18"/>
          <w:szCs w:val="18"/>
        </w:rPr>
        <w:t>D.lgs</w:t>
      </w:r>
      <w:proofErr w:type="spellEnd"/>
      <w:r w:rsidRPr="006411A8">
        <w:rPr>
          <w:i/>
          <w:color w:val="404040" w:themeColor="text1" w:themeTint="BF"/>
          <w:sz w:val="18"/>
          <w:szCs w:val="18"/>
        </w:rPr>
        <w:t xml:space="preserve"> 50/2016 legati all’impresa e cessati dalla carica nell’anno antecedente l’avvio della  presente procedura, dichiarare che vi è stata completa ed effettiva dissociazione dell’impresa da dette condotte (specificare il soggetto cessato la cui condotta è stata penalmente sanzionata, la data di cessazione del soggetto e indicare i metodi/atti per concretizzare/esternare la dissociazione):   </w:t>
      </w:r>
    </w:p>
    <w:p w:rsidR="00531BFA" w:rsidRPr="001F64FD" w:rsidRDefault="00531BFA" w:rsidP="00531BFA">
      <w:pPr>
        <w:pStyle w:val="Paragrafoelenco"/>
        <w:numPr>
          <w:ilvl w:val="0"/>
          <w:numId w:val="31"/>
        </w:numPr>
        <w:suppressAutoHyphens w:val="0"/>
        <w:rPr>
          <w:i/>
          <w:color w:val="404040" w:themeColor="text1" w:themeTint="BF"/>
          <w:sz w:val="18"/>
          <w:szCs w:val="18"/>
        </w:rPr>
      </w:pPr>
      <w:r w:rsidRPr="006411A8">
        <w:t xml:space="preserve">(art. 80 comma 5, </w:t>
      </w:r>
      <w:proofErr w:type="spellStart"/>
      <w:r w:rsidRPr="006411A8">
        <w:t>lett</w:t>
      </w:r>
      <w:proofErr w:type="spellEnd"/>
      <w:r w:rsidRPr="006411A8">
        <w:t xml:space="preserve">. </w:t>
      </w:r>
      <w:r>
        <w:t>i</w:t>
      </w:r>
      <w:r w:rsidRPr="006411A8">
        <w:t>):</w:t>
      </w:r>
      <w:r>
        <w:t xml:space="preserve"> in relazione agli obblighi di cui </w:t>
      </w:r>
      <w:r w:rsidRPr="001F64FD">
        <w:t>all'articolo 17 della legge 12 marzo 1999, n. 68</w:t>
      </w:r>
      <w:r>
        <w:t xml:space="preserve"> in relazione</w:t>
      </w:r>
      <w:r w:rsidRPr="001F64FD">
        <w:t xml:space="preserve"> </w:t>
      </w:r>
      <w:r>
        <w:t>a</w:t>
      </w:r>
      <w:r w:rsidRPr="001F64FD">
        <w:t>l diritto al lavoro dei disabili</w:t>
      </w:r>
      <w:r>
        <w:t xml:space="preserve"> dichiara:</w:t>
      </w:r>
    </w:p>
    <w:p w:rsidR="00531BFA" w:rsidRDefault="00531BFA" w:rsidP="00531BFA">
      <w:pPr>
        <w:pStyle w:val="Paragrafoelenco"/>
        <w:suppressAutoHyphens w:val="0"/>
        <w:ind w:left="360"/>
      </w:pPr>
      <w:r>
        <w:tab/>
        <w:t>- di essere in regola</w:t>
      </w:r>
    </w:p>
    <w:p w:rsidR="00531BFA" w:rsidRPr="001F64FD" w:rsidRDefault="00531BFA" w:rsidP="00531BFA">
      <w:pPr>
        <w:pStyle w:val="Paragrafoelenco"/>
        <w:suppressAutoHyphens w:val="0"/>
        <w:ind w:left="360"/>
        <w:rPr>
          <w:i/>
          <w:color w:val="7F7F7F" w:themeColor="text1" w:themeTint="80"/>
          <w:sz w:val="16"/>
          <w:szCs w:val="16"/>
        </w:rPr>
      </w:pPr>
      <w:r>
        <w:tab/>
        <w:t xml:space="preserve">- di non essere soggetto a detta norma, in quanto: </w:t>
      </w:r>
      <w:r w:rsidRPr="001F64FD">
        <w:rPr>
          <w:i/>
          <w:color w:val="7F7F7F" w:themeColor="text1" w:themeTint="80"/>
          <w:sz w:val="16"/>
          <w:szCs w:val="16"/>
        </w:rPr>
        <w:t>(</w:t>
      </w:r>
      <w:r w:rsidRPr="001F64FD">
        <w:rPr>
          <w:b/>
          <w:i/>
          <w:color w:val="7F7F7F" w:themeColor="text1" w:themeTint="80"/>
          <w:sz w:val="16"/>
          <w:szCs w:val="16"/>
        </w:rPr>
        <w:t>specificare motivazione</w:t>
      </w:r>
      <w:r w:rsidRPr="001F64FD">
        <w:rPr>
          <w:i/>
          <w:color w:val="7F7F7F" w:themeColor="text1" w:themeTint="80"/>
          <w:sz w:val="16"/>
          <w:szCs w:val="16"/>
        </w:rPr>
        <w:t xml:space="preserve"> es. organico con meno di 15 </w:t>
      </w:r>
      <w:r>
        <w:rPr>
          <w:i/>
          <w:color w:val="7F7F7F" w:themeColor="text1" w:themeTint="80"/>
          <w:sz w:val="16"/>
          <w:szCs w:val="16"/>
        </w:rPr>
        <w:tab/>
      </w:r>
      <w:r>
        <w:rPr>
          <w:i/>
          <w:color w:val="7F7F7F" w:themeColor="text1" w:themeTint="80"/>
          <w:sz w:val="16"/>
          <w:szCs w:val="16"/>
        </w:rPr>
        <w:tab/>
      </w:r>
      <w:r w:rsidRPr="001F64FD">
        <w:rPr>
          <w:i/>
          <w:color w:val="7F7F7F" w:themeColor="text1" w:themeTint="80"/>
          <w:sz w:val="16"/>
          <w:szCs w:val="16"/>
        </w:rPr>
        <w:t>dipendenti)</w:t>
      </w:r>
    </w:p>
    <w:p w:rsidR="00531BFA" w:rsidRDefault="00531BFA" w:rsidP="00531BFA">
      <w:pPr>
        <w:pStyle w:val="Paragrafoelenco"/>
        <w:suppressAutoHyphens w:val="0"/>
        <w:ind w:left="360"/>
        <w:rPr>
          <w:i/>
          <w:color w:val="404040" w:themeColor="text1" w:themeTint="BF"/>
          <w:sz w:val="18"/>
          <w:szCs w:val="18"/>
        </w:rPr>
      </w:pPr>
    </w:p>
    <w:p w:rsidR="00C4757F" w:rsidRPr="006411A8" w:rsidRDefault="00C4757F" w:rsidP="00C4757F">
      <w:pPr>
        <w:suppressAutoHyphens w:val="0"/>
        <w:ind w:left="360"/>
        <w:jc w:val="center"/>
        <w:rPr>
          <w:rFonts w:cs="Arial"/>
          <w:b/>
          <w:iCs/>
        </w:rPr>
      </w:pPr>
      <w:r w:rsidRPr="006411A8">
        <w:rPr>
          <w:rFonts w:cs="Arial"/>
          <w:b/>
          <w:iCs/>
        </w:rPr>
        <w:t>DICHIARA ALTRESI’</w:t>
      </w:r>
    </w:p>
    <w:p w:rsidR="00C4757F" w:rsidRPr="006411A8" w:rsidRDefault="00C4757F" w:rsidP="00C4757F">
      <w:pPr>
        <w:suppressAutoHyphens w:val="0"/>
        <w:ind w:left="360"/>
        <w:rPr>
          <w:rFonts w:cs="Arial"/>
          <w:b/>
          <w:iCs/>
        </w:rPr>
      </w:pPr>
      <w:r w:rsidRPr="006411A8">
        <w:rPr>
          <w:rFonts w:cs="Arial"/>
          <w:b/>
          <w:iCs/>
        </w:rPr>
        <w:t>di possedere i requisiti speciali tecnico-professio</w:t>
      </w:r>
      <w:r>
        <w:rPr>
          <w:rFonts w:cs="Arial"/>
          <w:b/>
          <w:iCs/>
        </w:rPr>
        <w:t>nali richiesti</w:t>
      </w:r>
      <w:r w:rsidRPr="006411A8">
        <w:rPr>
          <w:rFonts w:cs="Arial"/>
          <w:b/>
          <w:iCs/>
        </w:rPr>
        <w:t>, ossia:</w:t>
      </w:r>
    </w:p>
    <w:p w:rsidR="00C4757F" w:rsidRPr="006411A8" w:rsidRDefault="00C4757F" w:rsidP="00C4757F">
      <w:pPr>
        <w:suppressAutoHyphens w:val="0"/>
        <w:ind w:left="360"/>
        <w:rPr>
          <w:rFonts w:cs="Arial"/>
          <w:b/>
          <w:iCs/>
        </w:rPr>
      </w:pPr>
    </w:p>
    <w:p w:rsidR="00B17814" w:rsidRDefault="00B17814" w:rsidP="00B17814">
      <w:pPr>
        <w:pStyle w:val="Paragrafoelenco"/>
        <w:numPr>
          <w:ilvl w:val="0"/>
          <w:numId w:val="31"/>
        </w:numPr>
        <w:suppressAutoHyphens w:val="0"/>
      </w:pPr>
      <w:r>
        <w:t xml:space="preserve">Di </w:t>
      </w:r>
      <w:r w:rsidRPr="00B17814">
        <w:t xml:space="preserve">non avere in corso alcun incarico, né direttamente, né per interposta persona per la rappresentanza e difesa in azioni giudiziarie e </w:t>
      </w:r>
      <w:proofErr w:type="spellStart"/>
      <w:r w:rsidRPr="00B17814">
        <w:t>stragiudiziarie</w:t>
      </w:r>
      <w:proofErr w:type="spellEnd"/>
      <w:r w:rsidRPr="00B17814">
        <w:t xml:space="preserve"> contro Sardegna IT srl;</w:t>
      </w:r>
    </w:p>
    <w:p w:rsidR="00C4757F" w:rsidRDefault="007E036F" w:rsidP="004102C1">
      <w:pPr>
        <w:pStyle w:val="Paragrafoelenco"/>
        <w:numPr>
          <w:ilvl w:val="0"/>
          <w:numId w:val="31"/>
        </w:numPr>
        <w:suppressAutoHyphens w:val="0"/>
      </w:pPr>
      <w:proofErr w:type="gramStart"/>
      <w:r>
        <w:t>avere</w:t>
      </w:r>
      <w:proofErr w:type="gramEnd"/>
      <w:r>
        <w:t xml:space="preserve"> eseguito almeno una fornitura analoga </w:t>
      </w:r>
      <w:r w:rsidR="004102C1">
        <w:t>(</w:t>
      </w:r>
      <w:r w:rsidR="004102C1" w:rsidRPr="004102C1">
        <w:t xml:space="preserve">servizi di pulizie) </w:t>
      </w:r>
      <w:r>
        <w:t xml:space="preserve">di valore significativo nel triennio 2017-2018-2019, </w:t>
      </w:r>
      <w:r w:rsidR="004102C1" w:rsidRPr="004102C1">
        <w:t>(anche come</w:t>
      </w:r>
      <w:r w:rsidR="004102C1">
        <w:t xml:space="preserve"> somma di fatturati del</w:t>
      </w:r>
      <w:r w:rsidR="004102C1" w:rsidRPr="004102C1">
        <w:t xml:space="preserve"> RTI) </w:t>
      </w:r>
      <w:r w:rsidR="004102C1">
        <w:t xml:space="preserve">per un valore complessivo </w:t>
      </w:r>
      <w:r w:rsidR="004102C1" w:rsidRPr="004102C1">
        <w:t xml:space="preserve">non inferiore a complessivi € 20.000,00 (ventimila/00), </w:t>
      </w:r>
      <w:r>
        <w:t xml:space="preserve">La/e fornitura/e analoga/e </w:t>
      </w:r>
      <w:proofErr w:type="spellStart"/>
      <w:r>
        <w:t>e</w:t>
      </w:r>
      <w:proofErr w:type="spellEnd"/>
      <w:r>
        <w:t xml:space="preserve"> il relativo importo-</w:t>
      </w:r>
      <w:r w:rsidR="00C4757F" w:rsidRPr="006411A8">
        <w:t>fatturato specifico, è</w:t>
      </w:r>
      <w:r>
        <w:t>/sono</w:t>
      </w:r>
      <w:r w:rsidR="00C4757F" w:rsidRPr="006411A8">
        <w:t xml:space="preserve"> </w:t>
      </w:r>
      <w:r>
        <w:t>esposta/i nella tabella appresso</w:t>
      </w:r>
      <w:r w:rsidR="00C4757F" w:rsidRPr="006411A8">
        <w:t>:</w:t>
      </w:r>
    </w:p>
    <w:p w:rsidR="00C4757F" w:rsidRPr="006411A8" w:rsidRDefault="00C4757F" w:rsidP="00C4757F">
      <w:pPr>
        <w:tabs>
          <w:tab w:val="num" w:pos="426"/>
        </w:tabs>
        <w:rPr>
          <w:rFonts w:cs="Arial"/>
          <w:szCs w:val="24"/>
        </w:rPr>
      </w:pPr>
    </w:p>
    <w:tbl>
      <w:tblPr>
        <w:tblW w:w="970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"/>
        <w:gridCol w:w="2753"/>
        <w:gridCol w:w="1012"/>
        <w:gridCol w:w="1329"/>
        <w:gridCol w:w="1963"/>
        <w:gridCol w:w="2261"/>
      </w:tblGrid>
      <w:tr w:rsidR="00C4757F" w:rsidRPr="006411A8" w:rsidTr="00466BEE">
        <w:trPr>
          <w:trHeight w:val="531"/>
        </w:trPr>
        <w:tc>
          <w:tcPr>
            <w:tcW w:w="361" w:type="dxa"/>
            <w:shd w:val="clear" w:color="auto" w:fill="E6E6E6"/>
          </w:tcPr>
          <w:p w:rsidR="00C4757F" w:rsidRPr="006411A8" w:rsidRDefault="00C4757F" w:rsidP="00466BEE">
            <w:pPr>
              <w:jc w:val="center"/>
              <w:rPr>
                <w:rFonts w:cs="Arial"/>
                <w:i/>
                <w:sz w:val="16"/>
                <w:szCs w:val="16"/>
              </w:rPr>
            </w:pPr>
          </w:p>
        </w:tc>
        <w:tc>
          <w:tcPr>
            <w:tcW w:w="2765" w:type="dxa"/>
            <w:shd w:val="clear" w:color="auto" w:fill="E6E6E6"/>
            <w:vAlign w:val="center"/>
          </w:tcPr>
          <w:p w:rsidR="00C4757F" w:rsidRPr="006411A8" w:rsidRDefault="00C4757F" w:rsidP="00466BEE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6411A8">
              <w:rPr>
                <w:rFonts w:cs="Arial"/>
                <w:i/>
                <w:sz w:val="16"/>
                <w:szCs w:val="16"/>
              </w:rPr>
              <w:t xml:space="preserve">Oggetto del contratto </w:t>
            </w:r>
            <w:r w:rsidRPr="006411A8">
              <w:rPr>
                <w:rFonts w:cs="Arial"/>
                <w:i/>
                <w:sz w:val="16"/>
                <w:szCs w:val="16"/>
              </w:rPr>
              <w:br/>
            </w:r>
          </w:p>
        </w:tc>
        <w:tc>
          <w:tcPr>
            <w:tcW w:w="1013" w:type="dxa"/>
            <w:shd w:val="clear" w:color="auto" w:fill="E6E6E6"/>
            <w:vAlign w:val="center"/>
          </w:tcPr>
          <w:p w:rsidR="00C4757F" w:rsidRPr="006411A8" w:rsidRDefault="00C4757F" w:rsidP="00466BEE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6411A8">
              <w:rPr>
                <w:rFonts w:cs="Arial"/>
                <w:i/>
                <w:sz w:val="16"/>
                <w:szCs w:val="16"/>
              </w:rPr>
              <w:t xml:space="preserve">Data </w:t>
            </w:r>
            <w:r w:rsidRPr="006411A8">
              <w:rPr>
                <w:rFonts w:cs="Arial"/>
                <w:i/>
                <w:sz w:val="16"/>
                <w:szCs w:val="16"/>
              </w:rPr>
              <w:br/>
              <w:t>contratto</w:t>
            </w:r>
          </w:p>
        </w:tc>
        <w:tc>
          <w:tcPr>
            <w:tcW w:w="1331" w:type="dxa"/>
            <w:shd w:val="clear" w:color="auto" w:fill="E6E6E6"/>
            <w:vAlign w:val="center"/>
          </w:tcPr>
          <w:p w:rsidR="00C4757F" w:rsidRPr="006411A8" w:rsidRDefault="00C4757F" w:rsidP="00466BEE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6411A8">
              <w:rPr>
                <w:rFonts w:cs="Arial"/>
                <w:i/>
                <w:sz w:val="16"/>
                <w:szCs w:val="16"/>
              </w:rPr>
              <w:t>Importo contrattuale (euro)</w:t>
            </w:r>
          </w:p>
        </w:tc>
        <w:tc>
          <w:tcPr>
            <w:tcW w:w="1969" w:type="dxa"/>
            <w:shd w:val="clear" w:color="auto" w:fill="E6E6E6"/>
          </w:tcPr>
          <w:p w:rsidR="00C4757F" w:rsidRPr="006411A8" w:rsidRDefault="007E036F" w:rsidP="00466BEE">
            <w:pPr>
              <w:jc w:val="center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C</w:t>
            </w:r>
            <w:r w:rsidR="00C4757F" w:rsidRPr="006411A8">
              <w:rPr>
                <w:rFonts w:cs="Arial"/>
                <w:i/>
                <w:sz w:val="16"/>
                <w:szCs w:val="16"/>
              </w:rPr>
              <w:t>ontraente</w:t>
            </w:r>
          </w:p>
        </w:tc>
        <w:tc>
          <w:tcPr>
            <w:tcW w:w="2268" w:type="dxa"/>
            <w:shd w:val="clear" w:color="auto" w:fill="E6E6E6"/>
            <w:vAlign w:val="center"/>
          </w:tcPr>
          <w:p w:rsidR="00C4757F" w:rsidRPr="006411A8" w:rsidRDefault="00C4757F" w:rsidP="00466BEE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6411A8">
              <w:rPr>
                <w:rFonts w:cs="Arial"/>
                <w:i/>
                <w:sz w:val="16"/>
                <w:szCs w:val="16"/>
              </w:rPr>
              <w:t>Committente (indicare nome e se pubblico o privato)</w:t>
            </w:r>
          </w:p>
        </w:tc>
      </w:tr>
      <w:tr w:rsidR="00C4757F" w:rsidRPr="006411A8" w:rsidTr="00466BEE">
        <w:trPr>
          <w:trHeight w:val="47"/>
        </w:trPr>
        <w:tc>
          <w:tcPr>
            <w:tcW w:w="361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  <w:r w:rsidRPr="006411A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765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13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31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69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4757F" w:rsidRPr="006411A8" w:rsidTr="00466BEE">
        <w:trPr>
          <w:trHeight w:val="82"/>
        </w:trPr>
        <w:tc>
          <w:tcPr>
            <w:tcW w:w="361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  <w:r w:rsidRPr="006411A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765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13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31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69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4757F" w:rsidRPr="006411A8" w:rsidTr="00466BEE">
        <w:trPr>
          <w:trHeight w:val="82"/>
        </w:trPr>
        <w:tc>
          <w:tcPr>
            <w:tcW w:w="361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  <w:r w:rsidRPr="006411A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765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13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31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69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4757F" w:rsidRPr="006411A8" w:rsidTr="00466BEE">
        <w:trPr>
          <w:trHeight w:val="82"/>
        </w:trPr>
        <w:tc>
          <w:tcPr>
            <w:tcW w:w="361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  <w:r w:rsidRPr="006411A8">
              <w:rPr>
                <w:rFonts w:cs="Arial"/>
                <w:sz w:val="16"/>
                <w:szCs w:val="16"/>
              </w:rPr>
              <w:t>n…</w:t>
            </w:r>
          </w:p>
        </w:tc>
        <w:tc>
          <w:tcPr>
            <w:tcW w:w="2765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13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31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69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C4757F" w:rsidRPr="006411A8" w:rsidRDefault="00C4757F" w:rsidP="00466BEE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:rsidR="00C4757F" w:rsidRDefault="00C4757F" w:rsidP="00C4757F">
      <w:pPr>
        <w:pStyle w:val="Paragrafoelenco"/>
        <w:suppressAutoHyphens w:val="0"/>
        <w:ind w:left="360"/>
        <w:rPr>
          <w:i/>
          <w:color w:val="404040" w:themeColor="text1" w:themeTint="BF"/>
          <w:sz w:val="18"/>
          <w:szCs w:val="18"/>
        </w:rPr>
      </w:pPr>
    </w:p>
    <w:p w:rsidR="00C4757F" w:rsidRDefault="00C4757F" w:rsidP="0096583D">
      <w:pPr>
        <w:suppressAutoHyphens w:val="0"/>
        <w:ind w:left="360"/>
        <w:jc w:val="center"/>
        <w:rPr>
          <w:rFonts w:cs="Arial"/>
          <w:b/>
          <w:iCs/>
        </w:rPr>
      </w:pPr>
    </w:p>
    <w:p w:rsidR="004102C1" w:rsidRDefault="004102C1" w:rsidP="0096583D">
      <w:pPr>
        <w:suppressAutoHyphens w:val="0"/>
        <w:ind w:left="360"/>
        <w:jc w:val="center"/>
        <w:rPr>
          <w:rFonts w:cs="Arial"/>
          <w:b/>
          <w:iCs/>
        </w:rPr>
      </w:pPr>
      <w:bookmarkStart w:id="0" w:name="_GoBack"/>
      <w:bookmarkEnd w:id="0"/>
    </w:p>
    <w:p w:rsidR="00FA73B0" w:rsidRDefault="00FA73B0" w:rsidP="00A556D0">
      <w:pPr>
        <w:suppressAutoHyphens w:val="0"/>
        <w:spacing w:after="120"/>
        <w:ind w:left="360"/>
      </w:pPr>
      <w:r>
        <w:lastRenderedPageBreak/>
        <w:t>I</w:t>
      </w:r>
      <w:r w:rsidR="00BE462A">
        <w:t xml:space="preserve">l dichiarante si assume la responsabilità della veridicità delle informazioni rese </w:t>
      </w:r>
      <w:r>
        <w:t xml:space="preserve">con il presente modello e con il DGUE di cui costituisce appendice </w:t>
      </w:r>
      <w:r w:rsidR="00BE462A">
        <w:t>e attesta di essere in grado di produrre - su richiesta e senza indugio – i certificati e le altre prove documentali pertinenti</w:t>
      </w:r>
      <w:r>
        <w:t xml:space="preserve"> e di sua spettanza</w:t>
      </w:r>
      <w:r w:rsidR="00BE462A">
        <w:t xml:space="preserve">, fatta salva la possibilità per la stazione appaltante di acquisire direttamente la documentazione </w:t>
      </w:r>
      <w:proofErr w:type="gramStart"/>
      <w:r w:rsidR="00BE462A">
        <w:t>complementare</w:t>
      </w:r>
      <w:proofErr w:type="gramEnd"/>
      <w:r w:rsidR="00BE462A">
        <w:t xml:space="preserve"> </w:t>
      </w:r>
    </w:p>
    <w:tbl>
      <w:tblPr>
        <w:tblW w:w="956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  <w:gridCol w:w="4889"/>
      </w:tblGrid>
      <w:tr w:rsidR="00DB55F8" w:rsidRPr="00CE1297" w:rsidTr="006B0311">
        <w:tc>
          <w:tcPr>
            <w:tcW w:w="4677" w:type="dxa"/>
          </w:tcPr>
          <w:p w:rsidR="00DB55F8" w:rsidRDefault="00DB55F8" w:rsidP="00A556D0">
            <w:pPr>
              <w:spacing w:after="120"/>
              <w:rPr>
                <w:rFonts w:cs="Arial"/>
                <w:i/>
                <w:iCs/>
              </w:rPr>
            </w:pPr>
            <w:r w:rsidRPr="00CE1297">
              <w:rPr>
                <w:rFonts w:cs="Arial"/>
                <w:i/>
                <w:iCs/>
              </w:rPr>
              <w:t>Luogo e data</w:t>
            </w:r>
          </w:p>
          <w:p w:rsidR="00FF380E" w:rsidRDefault="00FF380E" w:rsidP="00A556D0">
            <w:pPr>
              <w:spacing w:after="120"/>
              <w:rPr>
                <w:rFonts w:cs="Arial"/>
                <w:i/>
                <w:iCs/>
              </w:rPr>
            </w:pPr>
          </w:p>
          <w:p w:rsidR="00A556D0" w:rsidRPr="00CE1297" w:rsidRDefault="00A556D0" w:rsidP="00A556D0">
            <w:pPr>
              <w:spacing w:after="120"/>
              <w:rPr>
                <w:rFonts w:cs="Arial"/>
                <w:i/>
                <w:iCs/>
              </w:rPr>
            </w:pPr>
          </w:p>
        </w:tc>
        <w:tc>
          <w:tcPr>
            <w:tcW w:w="4889" w:type="dxa"/>
          </w:tcPr>
          <w:p w:rsidR="00DB55F8" w:rsidRPr="00CE1297" w:rsidRDefault="00DB55F8" w:rsidP="00A556D0">
            <w:pPr>
              <w:spacing w:after="120"/>
              <w:jc w:val="center"/>
              <w:rPr>
                <w:rFonts w:cs="Arial"/>
                <w:i/>
                <w:iCs/>
              </w:rPr>
            </w:pPr>
            <w:r w:rsidRPr="00CE1297">
              <w:rPr>
                <w:rFonts w:cs="Arial"/>
                <w:i/>
                <w:iCs/>
              </w:rPr>
              <w:t>Il</w:t>
            </w:r>
            <w:r>
              <w:rPr>
                <w:rFonts w:cs="Arial"/>
                <w:i/>
                <w:iCs/>
              </w:rPr>
              <w:t xml:space="preserve"> dichiarante</w:t>
            </w:r>
            <w:r w:rsidRPr="00CE1297">
              <w:rPr>
                <w:rFonts w:cs="Arial"/>
                <w:i/>
                <w:iCs/>
              </w:rPr>
              <w:t xml:space="preserve"> </w:t>
            </w:r>
            <w:r w:rsidRPr="00FB53E9">
              <w:rPr>
                <w:rFonts w:cs="Arial"/>
                <w:i/>
                <w:iCs/>
                <w:sz w:val="16"/>
                <w:szCs w:val="16"/>
              </w:rPr>
              <w:t>________________________</w:t>
            </w:r>
            <w:r>
              <w:rPr>
                <w:rFonts w:cs="Arial"/>
                <w:i/>
                <w:iCs/>
                <w:sz w:val="16"/>
                <w:szCs w:val="16"/>
              </w:rPr>
              <w:t>_______</w:t>
            </w:r>
            <w:r w:rsidRPr="00FB53E9">
              <w:rPr>
                <w:rFonts w:cs="Arial"/>
                <w:i/>
                <w:iCs/>
                <w:sz w:val="16"/>
                <w:szCs w:val="16"/>
              </w:rPr>
              <w:t>____</w:t>
            </w:r>
          </w:p>
        </w:tc>
      </w:tr>
      <w:tr w:rsidR="00DB55F8" w:rsidRPr="00CE1297" w:rsidTr="006B0311">
        <w:tc>
          <w:tcPr>
            <w:tcW w:w="4677" w:type="dxa"/>
          </w:tcPr>
          <w:p w:rsidR="00DB55F8" w:rsidRPr="00CE1297" w:rsidRDefault="00DB55F8" w:rsidP="00AF0456">
            <w:pPr>
              <w:spacing w:before="0" w:afterLines="60" w:after="144"/>
              <w:rPr>
                <w:rFonts w:cs="Arial"/>
              </w:rPr>
            </w:pPr>
            <w:r w:rsidRPr="00CE1297">
              <w:rPr>
                <w:rFonts w:cs="Arial"/>
              </w:rPr>
              <w:t>............................................., ....................</w:t>
            </w:r>
          </w:p>
        </w:tc>
        <w:tc>
          <w:tcPr>
            <w:tcW w:w="4889" w:type="dxa"/>
          </w:tcPr>
          <w:p w:rsidR="00FF380E" w:rsidRDefault="00DB55F8" w:rsidP="00FF380E">
            <w:pPr>
              <w:spacing w:before="0" w:after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CE1297">
              <w:rPr>
                <w:rFonts w:cs="Arial"/>
                <w:i/>
                <w:iCs/>
              </w:rPr>
              <w:t>.................................................................</w:t>
            </w:r>
            <w:r w:rsidRPr="00CE1297">
              <w:rPr>
                <w:rFonts w:cs="Arial"/>
                <w:i/>
                <w:iCs/>
              </w:rPr>
              <w:br/>
            </w:r>
            <w:r w:rsidR="006D1F32" w:rsidRPr="00277CB9">
              <w:rPr>
                <w:i/>
                <w:sz w:val="16"/>
                <w:szCs w:val="16"/>
              </w:rPr>
              <w:t>(firma olografa scansionata o digitale)</w:t>
            </w:r>
          </w:p>
          <w:p w:rsidR="00A556D0" w:rsidRPr="00A556D0" w:rsidRDefault="00DB55F8" w:rsidP="00FF380E">
            <w:pPr>
              <w:spacing w:before="0" w:after="0"/>
              <w:jc w:val="center"/>
              <w:rPr>
                <w:rFonts w:cs="Arial"/>
                <w:i/>
                <w:iCs/>
                <w:sz w:val="8"/>
                <w:szCs w:val="8"/>
              </w:rPr>
            </w:pPr>
            <w:r w:rsidRPr="00AF0456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</w:tr>
    </w:tbl>
    <w:p w:rsidR="00FF380E" w:rsidRDefault="00FF380E" w:rsidP="00A556D0">
      <w:pPr>
        <w:pStyle w:val="Rientrocorpodeltesto"/>
        <w:spacing w:before="0" w:after="120" w:line="240" w:lineRule="auto"/>
        <w:ind w:left="0"/>
        <w:jc w:val="both"/>
        <w:rPr>
          <w:sz w:val="18"/>
          <w:szCs w:val="18"/>
          <w:lang w:val="it-IT"/>
        </w:rPr>
      </w:pPr>
    </w:p>
    <w:p w:rsidR="00F24BCB" w:rsidRDefault="00F24BCB" w:rsidP="00A556D0">
      <w:pPr>
        <w:pStyle w:val="Rientrocorpodeltesto"/>
        <w:spacing w:before="0" w:after="120" w:line="240" w:lineRule="auto"/>
        <w:ind w:left="0"/>
        <w:jc w:val="both"/>
        <w:rPr>
          <w:sz w:val="18"/>
          <w:szCs w:val="18"/>
          <w:lang w:val="it-IT"/>
        </w:rPr>
      </w:pPr>
      <w:r>
        <w:rPr>
          <w:sz w:val="18"/>
          <w:szCs w:val="18"/>
        </w:rPr>
        <w:t>INFORMATIVA TRATTAMENTO DATI:</w:t>
      </w:r>
      <w:r w:rsidR="00A556D0">
        <w:rPr>
          <w:sz w:val="18"/>
          <w:szCs w:val="18"/>
          <w:lang w:val="it-IT"/>
        </w:rPr>
        <w:t xml:space="preserve"> </w:t>
      </w:r>
      <w:r w:rsidRPr="0076103B">
        <w:rPr>
          <w:sz w:val="18"/>
          <w:szCs w:val="18"/>
        </w:rPr>
        <w:t>S</w:t>
      </w:r>
      <w:r w:rsidR="00FA73B0">
        <w:rPr>
          <w:sz w:val="18"/>
          <w:szCs w:val="18"/>
        </w:rPr>
        <w:t>i prende atto che, ai sensi del</w:t>
      </w:r>
      <w:r w:rsidR="00FA73B0">
        <w:rPr>
          <w:sz w:val="18"/>
          <w:szCs w:val="18"/>
          <w:lang w:val="it-IT"/>
        </w:rPr>
        <w:t>la vigente normativa sulla privacy</w:t>
      </w:r>
      <w:r w:rsidRPr="0076103B">
        <w:rPr>
          <w:sz w:val="18"/>
          <w:szCs w:val="18"/>
        </w:rPr>
        <w:t>, i dati saranno trattati</w:t>
      </w:r>
      <w:r>
        <w:rPr>
          <w:sz w:val="18"/>
          <w:szCs w:val="18"/>
        </w:rPr>
        <w:t>, anche con strumenti informatici,</w:t>
      </w:r>
      <w:r w:rsidRPr="0076103B">
        <w:rPr>
          <w:sz w:val="18"/>
          <w:szCs w:val="18"/>
        </w:rPr>
        <w:t xml:space="preserve"> </w:t>
      </w:r>
      <w:r>
        <w:rPr>
          <w:sz w:val="18"/>
          <w:szCs w:val="18"/>
        </w:rPr>
        <w:t>esclusivamente nell’ambito del procedimento per il quale la presente dichiarazione viene resa</w:t>
      </w:r>
      <w:r w:rsidRPr="0076103B">
        <w:rPr>
          <w:sz w:val="18"/>
          <w:szCs w:val="18"/>
        </w:rPr>
        <w:t>.</w:t>
      </w:r>
    </w:p>
    <w:p w:rsidR="00FF380E" w:rsidRPr="00FF380E" w:rsidRDefault="00FF380E" w:rsidP="00A556D0">
      <w:pPr>
        <w:pStyle w:val="Rientrocorpodeltesto"/>
        <w:spacing w:before="0" w:after="120" w:line="240" w:lineRule="auto"/>
        <w:ind w:left="0"/>
        <w:jc w:val="both"/>
        <w:rPr>
          <w:sz w:val="18"/>
          <w:szCs w:val="18"/>
          <w:lang w:val="it-IT"/>
        </w:rPr>
      </w:pPr>
    </w:p>
    <w:tbl>
      <w:tblPr>
        <w:tblW w:w="956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  <w:gridCol w:w="4889"/>
      </w:tblGrid>
      <w:tr w:rsidR="00DB55F8" w:rsidRPr="00CE1297" w:rsidTr="006B0311">
        <w:tc>
          <w:tcPr>
            <w:tcW w:w="4677" w:type="dxa"/>
          </w:tcPr>
          <w:p w:rsidR="00A556D0" w:rsidRDefault="00DB55F8" w:rsidP="00FF380E">
            <w:pPr>
              <w:spacing w:afterLines="60" w:after="144"/>
              <w:rPr>
                <w:rFonts w:cs="Arial"/>
                <w:i/>
                <w:iCs/>
              </w:rPr>
            </w:pPr>
            <w:r w:rsidRPr="00CE1297">
              <w:rPr>
                <w:rFonts w:cs="Arial"/>
                <w:i/>
                <w:iCs/>
              </w:rPr>
              <w:t>Luogo e data</w:t>
            </w:r>
          </w:p>
          <w:p w:rsidR="00FF380E" w:rsidRDefault="00FF380E" w:rsidP="00FF380E">
            <w:pPr>
              <w:spacing w:afterLines="60" w:after="144"/>
              <w:rPr>
                <w:rFonts w:cs="Arial"/>
                <w:i/>
                <w:iCs/>
              </w:rPr>
            </w:pPr>
          </w:p>
          <w:p w:rsidR="00FF380E" w:rsidRPr="00CE1297" w:rsidRDefault="00FF380E" w:rsidP="00FF380E">
            <w:pPr>
              <w:spacing w:afterLines="60" w:after="144"/>
              <w:rPr>
                <w:rFonts w:cs="Arial"/>
                <w:i/>
                <w:iCs/>
              </w:rPr>
            </w:pPr>
          </w:p>
        </w:tc>
        <w:tc>
          <w:tcPr>
            <w:tcW w:w="4889" w:type="dxa"/>
          </w:tcPr>
          <w:p w:rsidR="00DB55F8" w:rsidRPr="00CE1297" w:rsidRDefault="00DB55F8" w:rsidP="006B0311">
            <w:pPr>
              <w:spacing w:afterLines="60" w:after="144"/>
              <w:jc w:val="center"/>
              <w:rPr>
                <w:rFonts w:cs="Arial"/>
                <w:i/>
                <w:iCs/>
              </w:rPr>
            </w:pPr>
            <w:r w:rsidRPr="00CE1297">
              <w:rPr>
                <w:rFonts w:cs="Arial"/>
                <w:i/>
                <w:iCs/>
              </w:rPr>
              <w:t>Il</w:t>
            </w:r>
            <w:r>
              <w:rPr>
                <w:rFonts w:cs="Arial"/>
                <w:i/>
                <w:iCs/>
              </w:rPr>
              <w:t xml:space="preserve"> dichiarante</w:t>
            </w:r>
            <w:r w:rsidRPr="00CE1297">
              <w:rPr>
                <w:rFonts w:cs="Arial"/>
                <w:i/>
                <w:iCs/>
              </w:rPr>
              <w:t xml:space="preserve"> </w:t>
            </w:r>
            <w:r w:rsidRPr="00FB53E9">
              <w:rPr>
                <w:rFonts w:cs="Arial"/>
                <w:i/>
                <w:iCs/>
                <w:sz w:val="16"/>
                <w:szCs w:val="16"/>
              </w:rPr>
              <w:t>________________________</w:t>
            </w:r>
            <w:r>
              <w:rPr>
                <w:rFonts w:cs="Arial"/>
                <w:i/>
                <w:iCs/>
                <w:sz w:val="16"/>
                <w:szCs w:val="16"/>
              </w:rPr>
              <w:t>_______</w:t>
            </w:r>
            <w:r w:rsidRPr="00FB53E9">
              <w:rPr>
                <w:rFonts w:cs="Arial"/>
                <w:i/>
                <w:iCs/>
                <w:sz w:val="16"/>
                <w:szCs w:val="16"/>
              </w:rPr>
              <w:t>____</w:t>
            </w:r>
          </w:p>
        </w:tc>
      </w:tr>
      <w:tr w:rsidR="00DB55F8" w:rsidRPr="00CE1297" w:rsidTr="006B0311">
        <w:tc>
          <w:tcPr>
            <w:tcW w:w="4677" w:type="dxa"/>
          </w:tcPr>
          <w:p w:rsidR="00DB55F8" w:rsidRPr="00CE1297" w:rsidRDefault="00DB55F8" w:rsidP="006B0311">
            <w:pPr>
              <w:spacing w:afterLines="60" w:after="144"/>
              <w:rPr>
                <w:rFonts w:cs="Arial"/>
              </w:rPr>
            </w:pPr>
            <w:r w:rsidRPr="00CE1297">
              <w:rPr>
                <w:rFonts w:cs="Arial"/>
              </w:rPr>
              <w:t>............................................., ....................</w:t>
            </w:r>
          </w:p>
        </w:tc>
        <w:tc>
          <w:tcPr>
            <w:tcW w:w="4889" w:type="dxa"/>
          </w:tcPr>
          <w:p w:rsidR="00DB55F8" w:rsidRPr="00CE1297" w:rsidRDefault="00DB55F8" w:rsidP="00FF380E">
            <w:pPr>
              <w:spacing w:afterLines="60" w:after="144"/>
              <w:jc w:val="center"/>
              <w:rPr>
                <w:rFonts w:cs="Arial"/>
                <w:i/>
                <w:iCs/>
              </w:rPr>
            </w:pPr>
            <w:r w:rsidRPr="00CE1297">
              <w:rPr>
                <w:rFonts w:cs="Arial"/>
                <w:i/>
                <w:iCs/>
              </w:rPr>
              <w:t>.................................................................</w:t>
            </w:r>
            <w:r w:rsidRPr="00CE1297">
              <w:rPr>
                <w:rFonts w:cs="Arial"/>
                <w:i/>
                <w:iCs/>
              </w:rPr>
              <w:br/>
            </w:r>
            <w:r w:rsidR="006D1F32" w:rsidRPr="00277CB9">
              <w:rPr>
                <w:i/>
                <w:sz w:val="16"/>
                <w:szCs w:val="16"/>
              </w:rPr>
              <w:t>(firma olografa scansionata o digitale)</w:t>
            </w:r>
          </w:p>
        </w:tc>
      </w:tr>
    </w:tbl>
    <w:p w:rsidR="00D6334F" w:rsidRDefault="00D6334F" w:rsidP="00CC4EDB">
      <w:pPr>
        <w:ind w:left="6120" w:hanging="6120"/>
      </w:pPr>
    </w:p>
    <w:sectPr w:rsidR="00D6334F" w:rsidSect="00CD45AE">
      <w:footerReference w:type="default" r:id="rId9"/>
      <w:headerReference w:type="first" r:id="rId10"/>
      <w:footnotePr>
        <w:pos w:val="beneathText"/>
      </w:footnotePr>
      <w:pgSz w:w="11905" w:h="16837" w:code="9"/>
      <w:pgMar w:top="2127" w:right="992" w:bottom="2410" w:left="1276" w:header="425" w:footer="105" w:gutter="0"/>
      <w:pgBorders w:offsetFrom="page">
        <w:top w:val="none" w:sz="0" w:space="2" w:color="140000" w:frame="1"/>
        <w:left w:val="none" w:sz="0" w:space="2" w:color="FFFF00"/>
        <w:bottom w:val="none" w:sz="0" w:space="26" w:color="140000"/>
        <w:right w:val="none" w:sz="20" w:space="7" w:color="0000F0"/>
      </w:pgBorders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D5D" w:rsidRDefault="007C7D5D">
      <w:r>
        <w:separator/>
      </w:r>
    </w:p>
  </w:endnote>
  <w:endnote w:type="continuationSeparator" w:id="0">
    <w:p w:rsidR="007C7D5D" w:rsidRDefault="007C7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utura Std Book">
    <w:altName w:val="Cambria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1C1" w:rsidRDefault="00FA73B0" w:rsidP="003954D9">
    <w:pPr>
      <w:pStyle w:val="Pidipagina"/>
      <w:pBdr>
        <w:top w:val="single" w:sz="2" w:space="1" w:color="999999"/>
      </w:pBdr>
      <w:tabs>
        <w:tab w:val="right" w:pos="9072"/>
      </w:tabs>
      <w:jc w:val="left"/>
      <w:rPr>
        <w:bCs/>
        <w:i/>
        <w:sz w:val="16"/>
        <w:szCs w:val="16"/>
        <w:lang w:val="it-IT"/>
      </w:rPr>
    </w:pPr>
    <w:r>
      <w:rPr>
        <w:rStyle w:val="Numeropagina"/>
        <w:rFonts w:cs="Arial"/>
        <w:i/>
        <w:sz w:val="16"/>
        <w:szCs w:val="16"/>
        <w:lang w:val="it-IT"/>
      </w:rPr>
      <w:t>A</w:t>
    </w:r>
    <w:r w:rsidR="00D96BE3">
      <w:rPr>
        <w:rStyle w:val="Numeropagina"/>
        <w:rFonts w:cs="Arial"/>
        <w:i/>
        <w:sz w:val="16"/>
        <w:szCs w:val="16"/>
        <w:lang w:val="it-IT"/>
      </w:rPr>
      <w:t>ppendice al DGUE</w:t>
    </w:r>
    <w:r w:rsidR="004C61C1">
      <w:rPr>
        <w:bCs/>
        <w:i/>
        <w:sz w:val="16"/>
        <w:szCs w:val="16"/>
        <w:lang w:val="it-IT"/>
      </w:rPr>
      <w:t xml:space="preserve"> </w:t>
    </w:r>
  </w:p>
  <w:p w:rsidR="004C61C1" w:rsidRPr="005A727B" w:rsidRDefault="004C61C1" w:rsidP="003E4622">
    <w:pPr>
      <w:pStyle w:val="Pidipagina"/>
      <w:pBdr>
        <w:top w:val="single" w:sz="2" w:space="1" w:color="999999"/>
      </w:pBdr>
      <w:tabs>
        <w:tab w:val="right" w:pos="9072"/>
      </w:tabs>
      <w:rPr>
        <w:rStyle w:val="Numeropagina"/>
        <w:rFonts w:cs="Arial"/>
        <w:sz w:val="16"/>
        <w:szCs w:val="16"/>
      </w:rPr>
    </w:pPr>
    <w:r>
      <w:rPr>
        <w:rStyle w:val="Numeropagina"/>
        <w:rFonts w:cs="Arial"/>
        <w:i/>
        <w:sz w:val="16"/>
        <w:szCs w:val="16"/>
      </w:rPr>
      <w:tab/>
    </w:r>
    <w:r w:rsidRPr="005A727B">
      <w:rPr>
        <w:rStyle w:val="Numeropagina"/>
        <w:rFonts w:cs="Arial"/>
        <w:sz w:val="16"/>
        <w:szCs w:val="16"/>
      </w:rPr>
      <w:tab/>
      <w:t xml:space="preserve">Pagina </w:t>
    </w:r>
    <w:r w:rsidRPr="005A727B">
      <w:rPr>
        <w:rStyle w:val="Numeropagina"/>
        <w:rFonts w:cs="Arial"/>
        <w:sz w:val="16"/>
        <w:szCs w:val="16"/>
      </w:rPr>
      <w:fldChar w:fldCharType="begin"/>
    </w:r>
    <w:r w:rsidRPr="005A727B">
      <w:rPr>
        <w:rStyle w:val="Numeropagina"/>
        <w:rFonts w:cs="Arial"/>
        <w:sz w:val="16"/>
        <w:szCs w:val="16"/>
      </w:rPr>
      <w:instrText xml:space="preserve"> PAGE </w:instrText>
    </w:r>
    <w:r w:rsidRPr="005A727B">
      <w:rPr>
        <w:rStyle w:val="Numeropagina"/>
        <w:rFonts w:cs="Arial"/>
        <w:sz w:val="16"/>
        <w:szCs w:val="16"/>
      </w:rPr>
      <w:fldChar w:fldCharType="separate"/>
    </w:r>
    <w:r w:rsidR="004102C1">
      <w:rPr>
        <w:rStyle w:val="Numeropagina"/>
        <w:rFonts w:cs="Arial"/>
        <w:noProof/>
        <w:sz w:val="16"/>
        <w:szCs w:val="16"/>
      </w:rPr>
      <w:t>1</w:t>
    </w:r>
    <w:r w:rsidRPr="005A727B">
      <w:rPr>
        <w:rStyle w:val="Numeropagina"/>
        <w:rFonts w:cs="Arial"/>
        <w:sz w:val="16"/>
        <w:szCs w:val="16"/>
      </w:rPr>
      <w:fldChar w:fldCharType="end"/>
    </w:r>
    <w:r w:rsidRPr="005A727B">
      <w:rPr>
        <w:rStyle w:val="Numeropagina"/>
        <w:rFonts w:cs="Arial"/>
        <w:sz w:val="16"/>
        <w:szCs w:val="16"/>
      </w:rPr>
      <w:t xml:space="preserve"> di </w:t>
    </w:r>
    <w:r w:rsidRPr="005A727B">
      <w:rPr>
        <w:rStyle w:val="Numeropagina"/>
        <w:rFonts w:cs="Arial"/>
        <w:sz w:val="16"/>
        <w:szCs w:val="16"/>
      </w:rPr>
      <w:fldChar w:fldCharType="begin"/>
    </w:r>
    <w:r w:rsidRPr="005A727B">
      <w:rPr>
        <w:rStyle w:val="Numeropagina"/>
        <w:rFonts w:cs="Arial"/>
        <w:sz w:val="16"/>
        <w:szCs w:val="16"/>
      </w:rPr>
      <w:instrText xml:space="preserve"> NUMPAGES </w:instrText>
    </w:r>
    <w:r w:rsidRPr="005A727B">
      <w:rPr>
        <w:rStyle w:val="Numeropagina"/>
        <w:rFonts w:cs="Arial"/>
        <w:sz w:val="16"/>
        <w:szCs w:val="16"/>
      </w:rPr>
      <w:fldChar w:fldCharType="separate"/>
    </w:r>
    <w:r w:rsidR="004102C1">
      <w:rPr>
        <w:rStyle w:val="Numeropagina"/>
        <w:rFonts w:cs="Arial"/>
        <w:noProof/>
        <w:sz w:val="16"/>
        <w:szCs w:val="16"/>
      </w:rPr>
      <w:t>3</w:t>
    </w:r>
    <w:r w:rsidRPr="005A727B">
      <w:rPr>
        <w:rStyle w:val="Numeropagina"/>
        <w:rFonts w:cs="Arial"/>
        <w:sz w:val="16"/>
        <w:szCs w:val="16"/>
      </w:rPr>
      <w:fldChar w:fldCharType="end"/>
    </w:r>
  </w:p>
  <w:p w:rsidR="004C61C1" w:rsidRDefault="004C61C1" w:rsidP="003954D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D5D" w:rsidRDefault="007C7D5D">
      <w:r>
        <w:separator/>
      </w:r>
    </w:p>
  </w:footnote>
  <w:footnote w:type="continuationSeparator" w:id="0">
    <w:p w:rsidR="007C7D5D" w:rsidRDefault="007C7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392" w:type="dxa"/>
      <w:tblLayout w:type="fixed"/>
      <w:tblLook w:val="0000" w:firstRow="0" w:lastRow="0" w:firstColumn="0" w:lastColumn="0" w:noHBand="0" w:noVBand="0"/>
    </w:tblPr>
    <w:tblGrid>
      <w:gridCol w:w="2835"/>
      <w:gridCol w:w="3685"/>
      <w:gridCol w:w="2410"/>
    </w:tblGrid>
    <w:tr w:rsidR="004C61C1">
      <w:trPr>
        <w:trHeight w:val="993"/>
      </w:trPr>
      <w:tc>
        <w:tcPr>
          <w:tcW w:w="2835" w:type="dxa"/>
          <w:vAlign w:val="center"/>
        </w:tcPr>
        <w:p w:rsidR="004C61C1" w:rsidRDefault="004C61C1">
          <w:pPr>
            <w:snapToGrid w:val="0"/>
            <w:spacing w:before="0"/>
            <w:jc w:val="center"/>
            <w:rPr>
              <w:rFonts w:ascii="Futura Std Book" w:hAnsi="Futura Std Book"/>
              <w:sz w:val="14"/>
              <w:szCs w:val="14"/>
            </w:rPr>
          </w:pPr>
          <w:r>
            <w:rPr>
              <w:noProof/>
              <w:szCs w:val="16"/>
              <w:lang w:eastAsia="it-IT"/>
            </w:rPr>
            <w:drawing>
              <wp:inline distT="0" distB="0" distL="0" distR="0">
                <wp:extent cx="512445" cy="362585"/>
                <wp:effectExtent l="0" t="0" r="1905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2445" cy="36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C61C1" w:rsidRDefault="004C61C1">
          <w:pPr>
            <w:spacing w:before="0" w:after="0"/>
            <w:jc w:val="center"/>
            <w:rPr>
              <w:rFonts w:ascii="Futura Std Book" w:hAnsi="Futura Std Book"/>
              <w:sz w:val="14"/>
              <w:szCs w:val="14"/>
            </w:rPr>
          </w:pPr>
          <w:r>
            <w:rPr>
              <w:rFonts w:ascii="Futura Std Book" w:hAnsi="Futura Std Book"/>
              <w:sz w:val="14"/>
              <w:szCs w:val="14"/>
            </w:rPr>
            <w:t>POR SARDEGNA 2000-2006</w:t>
          </w:r>
          <w:r>
            <w:rPr>
              <w:rFonts w:ascii="Futura Std Book" w:hAnsi="Futura Std Book"/>
              <w:sz w:val="14"/>
              <w:szCs w:val="14"/>
            </w:rPr>
            <w:br/>
            <w:t xml:space="preserve">Misura 6.3. “Società per l’Informazione” </w:t>
          </w:r>
        </w:p>
        <w:p w:rsidR="004C61C1" w:rsidRDefault="004C61C1">
          <w:pPr>
            <w:spacing w:before="0" w:after="0"/>
            <w:jc w:val="center"/>
          </w:pPr>
          <w:r>
            <w:t xml:space="preserve"> </w:t>
          </w:r>
          <w:r>
            <w:tab/>
            <w:t>Servizio Trasparenza e Comunicazione</w:t>
          </w:r>
        </w:p>
      </w:tc>
      <w:tc>
        <w:tcPr>
          <w:tcW w:w="3685" w:type="dxa"/>
          <w:vAlign w:val="center"/>
        </w:tcPr>
        <w:p w:rsidR="004C61C1" w:rsidRDefault="004C61C1">
          <w:pPr>
            <w:snapToGrid w:val="0"/>
            <w:spacing w:before="0"/>
            <w:ind w:left="-40"/>
            <w:jc w:val="center"/>
            <w:rPr>
              <w:rFonts w:ascii="Futura Std Book" w:hAnsi="Futura Std Book"/>
              <w:b/>
              <w:sz w:val="14"/>
              <w:szCs w:val="14"/>
            </w:rPr>
          </w:pPr>
          <w:r>
            <w:rPr>
              <w:rFonts w:ascii="Futura Std Book" w:hAnsi="Futura Std Book"/>
              <w:b/>
              <w:noProof/>
              <w:lang w:eastAsia="it-IT"/>
            </w:rPr>
            <w:drawing>
              <wp:inline distT="0" distB="0" distL="0" distR="0">
                <wp:extent cx="464820" cy="307340"/>
                <wp:effectExtent l="0" t="0" r="0" b="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82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C61C1" w:rsidRDefault="004C61C1">
          <w:pPr>
            <w:spacing w:before="0" w:after="0"/>
            <w:jc w:val="center"/>
            <w:rPr>
              <w:rFonts w:ascii="Futura Std Book" w:hAnsi="Futura Std Book"/>
              <w:b/>
              <w:sz w:val="14"/>
              <w:szCs w:val="14"/>
            </w:rPr>
          </w:pPr>
          <w:r>
            <w:rPr>
              <w:rFonts w:ascii="Futura Std Book" w:hAnsi="Futura Std Book"/>
              <w:b/>
              <w:sz w:val="14"/>
              <w:szCs w:val="14"/>
            </w:rPr>
            <w:t>REGIONE AUTONOMA DELLA SARDEGNA</w:t>
          </w:r>
        </w:p>
        <w:p w:rsidR="004C61C1" w:rsidRDefault="004C61C1">
          <w:pPr>
            <w:spacing w:before="0" w:after="0"/>
            <w:ind w:left="-40"/>
            <w:jc w:val="center"/>
            <w:rPr>
              <w:rFonts w:ascii="Futura Std Book" w:hAnsi="Futura Std Book"/>
              <w:sz w:val="14"/>
              <w:szCs w:val="14"/>
            </w:rPr>
          </w:pPr>
          <w:r>
            <w:rPr>
              <w:rFonts w:ascii="Futura Std Book" w:hAnsi="Futura Std Book"/>
              <w:noProof/>
              <w:sz w:val="14"/>
              <w:szCs w:val="14"/>
            </w:rPr>
            <w:t xml:space="preserve">Assessorato della </w:t>
          </w:r>
          <w:r w:rsidRPr="00AB0CD7">
            <w:rPr>
              <w:rFonts w:ascii="Futura Std Book" w:hAnsi="Futura Std Book"/>
              <w:noProof/>
              <w:sz w:val="14"/>
              <w:szCs w:val="14"/>
            </w:rPr>
            <w:t>Pubblica istruzione, beni culturali, informazione, spettacolo e sport</w:t>
          </w:r>
          <w:r>
            <w:rPr>
              <w:rFonts w:ascii="Futura Std Book" w:hAnsi="Futura Std Book"/>
              <w:noProof/>
              <w:sz w:val="14"/>
              <w:szCs w:val="14"/>
            </w:rPr>
            <w:br/>
          </w:r>
          <w:r w:rsidRPr="00AB0CD7">
            <w:rPr>
              <w:rFonts w:ascii="Futura Std Book" w:hAnsi="Futura Std Book"/>
              <w:noProof/>
              <w:sz w:val="14"/>
              <w:szCs w:val="14"/>
            </w:rPr>
            <w:t>Servizio beni librari</w:t>
          </w:r>
        </w:p>
      </w:tc>
      <w:tc>
        <w:tcPr>
          <w:tcW w:w="2410" w:type="dxa"/>
          <w:vAlign w:val="center"/>
        </w:tcPr>
        <w:p w:rsidR="004C61C1" w:rsidRDefault="004C61C1">
          <w:pPr>
            <w:snapToGrid w:val="0"/>
            <w:spacing w:before="0" w:after="0"/>
            <w:jc w:val="center"/>
          </w:pPr>
          <w:r>
            <w:rPr>
              <w:b/>
              <w:noProof/>
              <w:sz w:val="22"/>
              <w:szCs w:val="22"/>
              <w:lang w:eastAsia="it-IT"/>
            </w:rPr>
            <w:drawing>
              <wp:inline distT="0" distB="0" distL="0" distR="0">
                <wp:extent cx="1324610" cy="267970"/>
                <wp:effectExtent l="0" t="0" r="8890" b="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4610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C61C1" w:rsidRDefault="004C61C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EFAE9EE8"/>
    <w:lvl w:ilvl="0">
      <w:start w:val="1"/>
      <w:numFmt w:val="bullet"/>
      <w:pStyle w:val="Lista1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EE804416"/>
    <w:lvl w:ilvl="0">
      <w:start w:val="1"/>
      <w:numFmt w:val="bullet"/>
      <w:pStyle w:val="Puntoelenco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CFF0D5C0"/>
    <w:lvl w:ilvl="0">
      <w:start w:val="1"/>
      <w:numFmt w:val="bullet"/>
      <w:pStyle w:val="StileReqCorsiv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11D510F"/>
    <w:multiLevelType w:val="singleLevel"/>
    <w:tmpl w:val="2C68D9F2"/>
    <w:name w:val="WW8Num3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hint="default"/>
        <w:sz w:val="16"/>
      </w:rPr>
    </w:lvl>
  </w:abstractNum>
  <w:abstractNum w:abstractNumId="4">
    <w:nsid w:val="034766C8"/>
    <w:multiLevelType w:val="hybridMultilevel"/>
    <w:tmpl w:val="B3B23C80"/>
    <w:name w:val="WW8Num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Aria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720"/>
      </w:pPr>
      <w:rPr>
        <w:rFonts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44F67D4"/>
    <w:multiLevelType w:val="hybridMultilevel"/>
    <w:tmpl w:val="1FAAFF78"/>
    <w:name w:val="WW8Num5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5BD5726"/>
    <w:multiLevelType w:val="hybridMultilevel"/>
    <w:tmpl w:val="16DEC082"/>
    <w:name w:val="WW8Num6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08654016"/>
    <w:multiLevelType w:val="hybridMultilevel"/>
    <w:tmpl w:val="8A182154"/>
    <w:name w:val="WW8Num7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lowerLetter"/>
      <w:lvlText w:val="%3)"/>
      <w:lvlJc w:val="left"/>
      <w:pPr>
        <w:ind w:left="2160" w:hanging="360"/>
      </w:pPr>
      <w:rPr>
        <w:rFonts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983209D"/>
    <w:multiLevelType w:val="hybridMultilevel"/>
    <w:tmpl w:val="C5D06CF8"/>
    <w:name w:val="WW8Num8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099244EA"/>
    <w:multiLevelType w:val="hybridMultilevel"/>
    <w:tmpl w:val="EF94A3DA"/>
    <w:lvl w:ilvl="0" w:tplc="39F26A3C">
      <w:start w:val="1"/>
      <w:numFmt w:val="bullet"/>
      <w:lvlText w:val=""/>
      <w:lvlJc w:val="left"/>
      <w:pPr>
        <w:ind w:left="679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139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</w:abstractNum>
  <w:abstractNum w:abstractNumId="10">
    <w:nsid w:val="0AEE0343"/>
    <w:multiLevelType w:val="hybridMultilevel"/>
    <w:tmpl w:val="61A44DF2"/>
    <w:name w:val="WW8Num9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>
    <w:nsid w:val="0B4D43B0"/>
    <w:multiLevelType w:val="hybridMultilevel"/>
    <w:tmpl w:val="083C4C94"/>
    <w:name w:val="WW8Num1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D121E35"/>
    <w:multiLevelType w:val="hybridMultilevel"/>
    <w:tmpl w:val="1362EEAE"/>
    <w:name w:val="WW8Num11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3">
    <w:nsid w:val="1153490F"/>
    <w:multiLevelType w:val="hybridMultilevel"/>
    <w:tmpl w:val="88DCD45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2FB4FA8"/>
    <w:multiLevelType w:val="hybridMultilevel"/>
    <w:tmpl w:val="A8904C9E"/>
    <w:lvl w:ilvl="0" w:tplc="C1F0CE94">
      <w:start w:val="1"/>
      <w:numFmt w:val="bullet"/>
      <w:lvlText w:val=""/>
      <w:lvlJc w:val="left"/>
      <w:pPr>
        <w:tabs>
          <w:tab w:val="num" w:pos="786"/>
        </w:tabs>
        <w:ind w:left="786" w:hanging="360"/>
      </w:pPr>
      <w:rPr>
        <w:rFonts w:ascii="Webdings" w:hAnsi="Webdings" w:hint="default"/>
        <w:sz w:val="22"/>
        <w:szCs w:val="22"/>
      </w:rPr>
    </w:lvl>
    <w:lvl w:ilvl="1" w:tplc="579ED41A">
      <w:numFmt w:val="bullet"/>
      <w:lvlText w:val="-"/>
      <w:lvlJc w:val="left"/>
      <w:pPr>
        <w:tabs>
          <w:tab w:val="num" w:pos="1485"/>
        </w:tabs>
        <w:ind w:left="1542" w:hanging="397"/>
      </w:pPr>
      <w:rPr>
        <w:rFonts w:ascii="Arial" w:eastAsia="Times New Roman" w:hAnsi="Aria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5">
    <w:nsid w:val="13526987"/>
    <w:multiLevelType w:val="hybridMultilevel"/>
    <w:tmpl w:val="62ACCED0"/>
    <w:name w:val="WW8Num12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6">
    <w:nsid w:val="15800F76"/>
    <w:multiLevelType w:val="singleLevel"/>
    <w:tmpl w:val="F28A2C94"/>
    <w:name w:val="WW8Num13"/>
    <w:lvl w:ilvl="0">
      <w:start w:val="1"/>
      <w:numFmt w:val="decimal"/>
      <w:pStyle w:val="Req"/>
      <w:lvlText w:val="{R.%1}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 w:val="0"/>
        <w:i w:val="0"/>
      </w:rPr>
    </w:lvl>
  </w:abstractNum>
  <w:abstractNum w:abstractNumId="17">
    <w:nsid w:val="17A37380"/>
    <w:multiLevelType w:val="hybridMultilevel"/>
    <w:tmpl w:val="7DD6DA48"/>
    <w:lvl w:ilvl="0" w:tplc="1E9A4AB0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17B52A7C"/>
    <w:multiLevelType w:val="hybridMultilevel"/>
    <w:tmpl w:val="C2DC2F16"/>
    <w:lvl w:ilvl="0" w:tplc="A530D032">
      <w:numFmt w:val="bullet"/>
      <w:lvlText w:val=""/>
      <w:lvlJc w:val="left"/>
      <w:pPr>
        <w:tabs>
          <w:tab w:val="num" w:pos="365"/>
        </w:tabs>
        <w:ind w:left="365" w:hanging="405"/>
      </w:pPr>
      <w:rPr>
        <w:rFonts w:ascii="Wingdings" w:eastAsia="Times New Roman" w:hAnsi="Wingdings" w:hint="default"/>
        <w:i w:val="0"/>
        <w:sz w:val="18"/>
      </w:rPr>
    </w:lvl>
    <w:lvl w:ilvl="1" w:tplc="04100003">
      <w:start w:val="1"/>
      <w:numFmt w:val="bullet"/>
      <w:lvlText w:val="o"/>
      <w:lvlJc w:val="left"/>
      <w:pPr>
        <w:tabs>
          <w:tab w:val="num" w:pos="1040"/>
        </w:tabs>
        <w:ind w:left="10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480"/>
        </w:tabs>
        <w:ind w:left="24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00"/>
        </w:tabs>
        <w:ind w:left="32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20"/>
        </w:tabs>
        <w:ind w:left="39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40"/>
        </w:tabs>
        <w:ind w:left="46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360"/>
        </w:tabs>
        <w:ind w:left="53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080"/>
        </w:tabs>
        <w:ind w:left="6080" w:hanging="360"/>
      </w:pPr>
      <w:rPr>
        <w:rFonts w:ascii="Wingdings" w:hAnsi="Wingdings" w:hint="default"/>
      </w:rPr>
    </w:lvl>
  </w:abstractNum>
  <w:abstractNum w:abstractNumId="19">
    <w:nsid w:val="1C2D2C55"/>
    <w:multiLevelType w:val="hybridMultilevel"/>
    <w:tmpl w:val="C49E94BA"/>
    <w:name w:val="WW8Num1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0256049"/>
    <w:multiLevelType w:val="hybridMultilevel"/>
    <w:tmpl w:val="D4EAD394"/>
    <w:name w:val="WW8Num15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22179DF"/>
    <w:multiLevelType w:val="hybridMultilevel"/>
    <w:tmpl w:val="576AD25A"/>
    <w:name w:val="WW8Num16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>
    <w:nsid w:val="22D73E94"/>
    <w:multiLevelType w:val="hybridMultilevel"/>
    <w:tmpl w:val="95A463B6"/>
    <w:name w:val="WW8Num17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22D91484"/>
    <w:multiLevelType w:val="multilevel"/>
    <w:tmpl w:val="EFA08C18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pStyle w:val="Titolo2"/>
      <w:lvlText w:val="%1.%2)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2D5303C4"/>
    <w:multiLevelType w:val="hybridMultilevel"/>
    <w:tmpl w:val="C1E863A6"/>
    <w:lvl w:ilvl="0" w:tplc="7834FEB2">
      <w:numFmt w:val="bullet"/>
      <w:pStyle w:val="Elencopunti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577E136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2DA373E1"/>
    <w:multiLevelType w:val="hybridMultilevel"/>
    <w:tmpl w:val="8FE4A3FA"/>
    <w:name w:val="WW8Num18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6">
    <w:nsid w:val="2F254B76"/>
    <w:multiLevelType w:val="hybridMultilevel"/>
    <w:tmpl w:val="5784D00C"/>
    <w:name w:val="WW8Num55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DE37C83"/>
    <w:multiLevelType w:val="hybridMultilevel"/>
    <w:tmpl w:val="1BC23632"/>
    <w:lvl w:ilvl="0" w:tplc="BD46AAB6">
      <w:start w:val="1"/>
      <w:numFmt w:val="bullet"/>
      <w:pStyle w:val="elencopuntato"/>
      <w:lvlText w:val="&gt;"/>
      <w:lvlJc w:val="left"/>
      <w:pPr>
        <w:tabs>
          <w:tab w:val="num" w:pos="576"/>
        </w:tabs>
        <w:ind w:left="504" w:hanging="288"/>
      </w:pPr>
      <w:rPr>
        <w:rFonts w:ascii="Times" w:hAnsi="Times" w:hint="default"/>
        <w:b/>
        <w:i w:val="0"/>
        <w:color w:val="999999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E7B471D"/>
    <w:multiLevelType w:val="hybridMultilevel"/>
    <w:tmpl w:val="EC3EC6FC"/>
    <w:lvl w:ilvl="0" w:tplc="1150A9A8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ill Sans MT Condensed" w:hAnsi="Gill Sans MT Condensed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F351A59"/>
    <w:multiLevelType w:val="hybridMultilevel"/>
    <w:tmpl w:val="DE4245BE"/>
    <w:lvl w:ilvl="0" w:tplc="508C91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1564AF"/>
    <w:multiLevelType w:val="hybridMultilevel"/>
    <w:tmpl w:val="DF1E10C4"/>
    <w:lvl w:ilvl="0" w:tplc="C19AA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97304E"/>
    <w:multiLevelType w:val="multilevel"/>
    <w:tmpl w:val="1C08C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2">
    <w:nsid w:val="54D11E59"/>
    <w:multiLevelType w:val="hybridMultilevel"/>
    <w:tmpl w:val="B2B67F6E"/>
    <w:lvl w:ilvl="0" w:tplc="FFFFFFFF">
      <w:start w:val="1"/>
      <w:numFmt w:val="decimal"/>
      <w:pStyle w:val="elenconumerato"/>
      <w:lvlText w:val="%1."/>
      <w:lvlJc w:val="left"/>
      <w:pPr>
        <w:tabs>
          <w:tab w:val="num" w:pos="576"/>
        </w:tabs>
        <w:ind w:left="576" w:hanging="360"/>
      </w:pPr>
      <w:rPr>
        <w:rFonts w:cs="Times New Roman" w:hint="default"/>
        <w:color w:val="999999"/>
        <w:sz w:val="20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999999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333F7E"/>
    <w:multiLevelType w:val="hybridMultilevel"/>
    <w:tmpl w:val="9414289E"/>
    <w:lvl w:ilvl="0" w:tplc="3E14F932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B8449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18"/>
        <w:szCs w:val="18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7941D13"/>
    <w:multiLevelType w:val="singleLevel"/>
    <w:tmpl w:val="A088F654"/>
    <w:lvl w:ilvl="0">
      <w:start w:val="1"/>
      <w:numFmt w:val="decimal"/>
      <w:pStyle w:val="Query"/>
      <w:lvlText w:val="[Q.%1]"/>
      <w:lvlJc w:val="left"/>
      <w:pPr>
        <w:tabs>
          <w:tab w:val="num" w:pos="1131"/>
        </w:tabs>
        <w:ind w:left="411" w:hanging="360"/>
      </w:pPr>
      <w:rPr>
        <w:rFonts w:cs="Times New Roman"/>
      </w:rPr>
    </w:lvl>
  </w:abstractNum>
  <w:abstractNum w:abstractNumId="35">
    <w:nsid w:val="58B26AA3"/>
    <w:multiLevelType w:val="hybridMultilevel"/>
    <w:tmpl w:val="88DCD45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606D6E"/>
    <w:multiLevelType w:val="hybridMultilevel"/>
    <w:tmpl w:val="5C163ADE"/>
    <w:lvl w:ilvl="0" w:tplc="39F26A3C">
      <w:start w:val="1"/>
      <w:numFmt w:val="bullet"/>
      <w:lvlText w:val=""/>
      <w:lvlJc w:val="left"/>
      <w:pPr>
        <w:ind w:left="1428" w:hanging="360"/>
      </w:pPr>
      <w:rPr>
        <w:rFonts w:ascii="Webdings" w:hAnsi="Web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60975CA0"/>
    <w:multiLevelType w:val="hybridMultilevel"/>
    <w:tmpl w:val="ECB69554"/>
    <w:lvl w:ilvl="0" w:tplc="399A24C4">
      <w:start w:val="4"/>
      <w:numFmt w:val="bullet"/>
      <w:lvlText w:val=""/>
      <w:lvlJc w:val="left"/>
      <w:pPr>
        <w:tabs>
          <w:tab w:val="num" w:pos="409"/>
        </w:tabs>
        <w:ind w:left="409" w:hanging="450"/>
      </w:pPr>
      <w:rPr>
        <w:rFonts w:ascii="Wingdings" w:eastAsia="Times New Roman" w:hAnsi="Wingdings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039"/>
        </w:tabs>
        <w:ind w:left="1039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759"/>
        </w:tabs>
        <w:ind w:left="175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479"/>
        </w:tabs>
        <w:ind w:left="247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199"/>
        </w:tabs>
        <w:ind w:left="3199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19"/>
        </w:tabs>
        <w:ind w:left="391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39"/>
        </w:tabs>
        <w:ind w:left="463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359"/>
        </w:tabs>
        <w:ind w:left="5359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079"/>
        </w:tabs>
        <w:ind w:left="6079" w:hanging="360"/>
      </w:pPr>
      <w:rPr>
        <w:rFonts w:ascii="Wingdings" w:hAnsi="Wingdings" w:hint="default"/>
      </w:rPr>
    </w:lvl>
  </w:abstractNum>
  <w:abstractNum w:abstractNumId="38">
    <w:nsid w:val="61DF7F32"/>
    <w:multiLevelType w:val="multilevel"/>
    <w:tmpl w:val="7F1491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9">
    <w:nsid w:val="6A271D1F"/>
    <w:multiLevelType w:val="hybridMultilevel"/>
    <w:tmpl w:val="8CE6C6B4"/>
    <w:lvl w:ilvl="0" w:tplc="BA969E20">
      <w:start w:val="1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7CDA2056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8E7EEF3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color w:val="auto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D8F4E61"/>
    <w:multiLevelType w:val="multilevel"/>
    <w:tmpl w:val="1C08C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1">
    <w:nsid w:val="764056B4"/>
    <w:multiLevelType w:val="hybridMultilevel"/>
    <w:tmpl w:val="94724246"/>
    <w:lvl w:ilvl="0" w:tplc="04100001">
      <w:numFmt w:val="bullet"/>
      <w:pStyle w:val="Lista2bullet"/>
      <w:lvlText w:val="-"/>
      <w:lvlJc w:val="left"/>
      <w:pPr>
        <w:tabs>
          <w:tab w:val="num" w:pos="283"/>
        </w:tabs>
        <w:ind w:left="283" w:hanging="283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-131"/>
        </w:tabs>
        <w:ind w:left="-13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029"/>
        </w:tabs>
        <w:ind w:left="202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2749"/>
        </w:tabs>
        <w:ind w:left="27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469"/>
        </w:tabs>
        <w:ind w:left="34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189"/>
        </w:tabs>
        <w:ind w:left="418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4909"/>
        </w:tabs>
        <w:ind w:left="4909" w:hanging="360"/>
      </w:pPr>
      <w:rPr>
        <w:rFonts w:ascii="Wingdings" w:hAnsi="Wingdings" w:hint="default"/>
      </w:rPr>
    </w:lvl>
  </w:abstractNum>
  <w:abstractNum w:abstractNumId="42">
    <w:nsid w:val="7C6A3B8E"/>
    <w:multiLevelType w:val="multilevel"/>
    <w:tmpl w:val="791CBD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2"/>
  </w:num>
  <w:num w:numId="5">
    <w:abstractNumId w:val="0"/>
  </w:num>
  <w:num w:numId="6">
    <w:abstractNumId w:val="2"/>
  </w:num>
  <w:num w:numId="7">
    <w:abstractNumId w:val="0"/>
  </w:num>
  <w:num w:numId="8">
    <w:abstractNumId w:val="2"/>
  </w:num>
  <w:num w:numId="9">
    <w:abstractNumId w:val="0"/>
  </w:num>
  <w:num w:numId="10">
    <w:abstractNumId w:val="2"/>
  </w:num>
  <w:num w:numId="11">
    <w:abstractNumId w:val="0"/>
  </w:num>
  <w:num w:numId="12">
    <w:abstractNumId w:val="2"/>
  </w:num>
  <w:num w:numId="13">
    <w:abstractNumId w:val="0"/>
  </w:num>
  <w:num w:numId="14">
    <w:abstractNumId w:val="2"/>
  </w:num>
  <w:num w:numId="15">
    <w:abstractNumId w:val="0"/>
  </w:num>
  <w:num w:numId="16">
    <w:abstractNumId w:val="2"/>
  </w:num>
  <w:num w:numId="17">
    <w:abstractNumId w:val="0"/>
  </w:num>
  <w:num w:numId="18">
    <w:abstractNumId w:val="2"/>
  </w:num>
  <w:num w:numId="19">
    <w:abstractNumId w:val="23"/>
  </w:num>
  <w:num w:numId="20">
    <w:abstractNumId w:val="41"/>
  </w:num>
  <w:num w:numId="21">
    <w:abstractNumId w:val="24"/>
  </w:num>
  <w:num w:numId="22">
    <w:abstractNumId w:val="1"/>
  </w:num>
  <w:num w:numId="23">
    <w:abstractNumId w:val="34"/>
  </w:num>
  <w:num w:numId="24">
    <w:abstractNumId w:val="27"/>
  </w:num>
  <w:num w:numId="25">
    <w:abstractNumId w:val="16"/>
  </w:num>
  <w:num w:numId="26">
    <w:abstractNumId w:val="32"/>
  </w:num>
  <w:num w:numId="27">
    <w:abstractNumId w:val="17"/>
  </w:num>
  <w:num w:numId="28">
    <w:abstractNumId w:val="18"/>
  </w:num>
  <w:num w:numId="29">
    <w:abstractNumId w:val="9"/>
  </w:num>
  <w:num w:numId="30">
    <w:abstractNumId w:val="14"/>
  </w:num>
  <w:num w:numId="31">
    <w:abstractNumId w:val="40"/>
  </w:num>
  <w:num w:numId="32">
    <w:abstractNumId w:val="33"/>
  </w:num>
  <w:num w:numId="33">
    <w:abstractNumId w:val="37"/>
  </w:num>
  <w:num w:numId="34">
    <w:abstractNumId w:val="28"/>
  </w:num>
  <w:num w:numId="35">
    <w:abstractNumId w:val="39"/>
  </w:num>
  <w:num w:numId="36">
    <w:abstractNumId w:val="42"/>
  </w:num>
  <w:num w:numId="37">
    <w:abstractNumId w:val="30"/>
  </w:num>
  <w:num w:numId="38">
    <w:abstractNumId w:val="36"/>
  </w:num>
  <w:num w:numId="39">
    <w:abstractNumId w:val="38"/>
  </w:num>
  <w:num w:numId="40">
    <w:abstractNumId w:val="29"/>
  </w:num>
  <w:num w:numId="41">
    <w:abstractNumId w:val="31"/>
  </w:num>
  <w:num w:numId="42">
    <w:abstractNumId w:val="13"/>
  </w:num>
  <w:num w:numId="43">
    <w:abstractNumId w:val="3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77"/>
    <w:rsid w:val="000002ED"/>
    <w:rsid w:val="00000E36"/>
    <w:rsid w:val="00001AD1"/>
    <w:rsid w:val="00001F3C"/>
    <w:rsid w:val="00002F1C"/>
    <w:rsid w:val="000031B0"/>
    <w:rsid w:val="0000327A"/>
    <w:rsid w:val="00003BC5"/>
    <w:rsid w:val="000042AF"/>
    <w:rsid w:val="00004897"/>
    <w:rsid w:val="00004C14"/>
    <w:rsid w:val="000076AE"/>
    <w:rsid w:val="00007AE6"/>
    <w:rsid w:val="00010033"/>
    <w:rsid w:val="00010B33"/>
    <w:rsid w:val="000134D8"/>
    <w:rsid w:val="00013A9A"/>
    <w:rsid w:val="00014349"/>
    <w:rsid w:val="000143C1"/>
    <w:rsid w:val="00014C07"/>
    <w:rsid w:val="00015391"/>
    <w:rsid w:val="000174AE"/>
    <w:rsid w:val="000201BE"/>
    <w:rsid w:val="0002203D"/>
    <w:rsid w:val="000225FF"/>
    <w:rsid w:val="00024081"/>
    <w:rsid w:val="00025636"/>
    <w:rsid w:val="00025CFD"/>
    <w:rsid w:val="00027BCB"/>
    <w:rsid w:val="000302FF"/>
    <w:rsid w:val="00031254"/>
    <w:rsid w:val="00031A27"/>
    <w:rsid w:val="00031F25"/>
    <w:rsid w:val="0003284A"/>
    <w:rsid w:val="00033A66"/>
    <w:rsid w:val="000357B5"/>
    <w:rsid w:val="00035F61"/>
    <w:rsid w:val="00040183"/>
    <w:rsid w:val="00041273"/>
    <w:rsid w:val="000417A1"/>
    <w:rsid w:val="000432B0"/>
    <w:rsid w:val="000450F9"/>
    <w:rsid w:val="00045403"/>
    <w:rsid w:val="00047B42"/>
    <w:rsid w:val="00053951"/>
    <w:rsid w:val="00054382"/>
    <w:rsid w:val="000544BC"/>
    <w:rsid w:val="00054FA9"/>
    <w:rsid w:val="0005629A"/>
    <w:rsid w:val="000563B7"/>
    <w:rsid w:val="000576D3"/>
    <w:rsid w:val="000601E4"/>
    <w:rsid w:val="00060414"/>
    <w:rsid w:val="00060D44"/>
    <w:rsid w:val="00061044"/>
    <w:rsid w:val="00061D15"/>
    <w:rsid w:val="00064B8C"/>
    <w:rsid w:val="000654B7"/>
    <w:rsid w:val="00066058"/>
    <w:rsid w:val="00066205"/>
    <w:rsid w:val="00066B82"/>
    <w:rsid w:val="00066E67"/>
    <w:rsid w:val="00070052"/>
    <w:rsid w:val="00073EA5"/>
    <w:rsid w:val="000748FE"/>
    <w:rsid w:val="000749F1"/>
    <w:rsid w:val="00075C35"/>
    <w:rsid w:val="0007688E"/>
    <w:rsid w:val="000776EE"/>
    <w:rsid w:val="00077B9C"/>
    <w:rsid w:val="000806B8"/>
    <w:rsid w:val="00085D14"/>
    <w:rsid w:val="000870A8"/>
    <w:rsid w:val="00090BC8"/>
    <w:rsid w:val="000926A3"/>
    <w:rsid w:val="0009317E"/>
    <w:rsid w:val="00094061"/>
    <w:rsid w:val="0009480E"/>
    <w:rsid w:val="00094D9B"/>
    <w:rsid w:val="00096879"/>
    <w:rsid w:val="000976F5"/>
    <w:rsid w:val="000A0FC9"/>
    <w:rsid w:val="000A141A"/>
    <w:rsid w:val="000A1508"/>
    <w:rsid w:val="000A1FC8"/>
    <w:rsid w:val="000A3BF9"/>
    <w:rsid w:val="000A420C"/>
    <w:rsid w:val="000A424D"/>
    <w:rsid w:val="000B0500"/>
    <w:rsid w:val="000B1F31"/>
    <w:rsid w:val="000B2055"/>
    <w:rsid w:val="000B5012"/>
    <w:rsid w:val="000B539D"/>
    <w:rsid w:val="000B54B3"/>
    <w:rsid w:val="000B600B"/>
    <w:rsid w:val="000B6B71"/>
    <w:rsid w:val="000B7C18"/>
    <w:rsid w:val="000B7F3A"/>
    <w:rsid w:val="000C3CF5"/>
    <w:rsid w:val="000C40B2"/>
    <w:rsid w:val="000C4972"/>
    <w:rsid w:val="000C6B25"/>
    <w:rsid w:val="000D25D0"/>
    <w:rsid w:val="000D2653"/>
    <w:rsid w:val="000D36D8"/>
    <w:rsid w:val="000D4E96"/>
    <w:rsid w:val="000D5307"/>
    <w:rsid w:val="000D59D0"/>
    <w:rsid w:val="000D62C6"/>
    <w:rsid w:val="000D6FE6"/>
    <w:rsid w:val="000D7131"/>
    <w:rsid w:val="000E185E"/>
    <w:rsid w:val="000E1B0F"/>
    <w:rsid w:val="000E243F"/>
    <w:rsid w:val="000E2E27"/>
    <w:rsid w:val="000E3486"/>
    <w:rsid w:val="000E62C8"/>
    <w:rsid w:val="000E6E87"/>
    <w:rsid w:val="000F0573"/>
    <w:rsid w:val="000F1682"/>
    <w:rsid w:val="000F1B92"/>
    <w:rsid w:val="000F2027"/>
    <w:rsid w:val="000F213A"/>
    <w:rsid w:val="000F26F6"/>
    <w:rsid w:val="000F3653"/>
    <w:rsid w:val="000F4B2F"/>
    <w:rsid w:val="000F5BCF"/>
    <w:rsid w:val="000F6A15"/>
    <w:rsid w:val="000F6DEA"/>
    <w:rsid w:val="000F775E"/>
    <w:rsid w:val="000F7E16"/>
    <w:rsid w:val="001027DF"/>
    <w:rsid w:val="00102A42"/>
    <w:rsid w:val="00105D41"/>
    <w:rsid w:val="00105F68"/>
    <w:rsid w:val="001060AE"/>
    <w:rsid w:val="0010746E"/>
    <w:rsid w:val="00110778"/>
    <w:rsid w:val="00112B79"/>
    <w:rsid w:val="00114181"/>
    <w:rsid w:val="00115DF5"/>
    <w:rsid w:val="00117AD5"/>
    <w:rsid w:val="0012077F"/>
    <w:rsid w:val="00120FFE"/>
    <w:rsid w:val="001214E5"/>
    <w:rsid w:val="00121AE3"/>
    <w:rsid w:val="0012246C"/>
    <w:rsid w:val="00123C5F"/>
    <w:rsid w:val="0012430D"/>
    <w:rsid w:val="00124AF6"/>
    <w:rsid w:val="00125B21"/>
    <w:rsid w:val="00125E72"/>
    <w:rsid w:val="0012664D"/>
    <w:rsid w:val="00130137"/>
    <w:rsid w:val="00130502"/>
    <w:rsid w:val="001308D8"/>
    <w:rsid w:val="001313A3"/>
    <w:rsid w:val="00132D3C"/>
    <w:rsid w:val="00133134"/>
    <w:rsid w:val="00134079"/>
    <w:rsid w:val="001343CE"/>
    <w:rsid w:val="0014007C"/>
    <w:rsid w:val="00142F5D"/>
    <w:rsid w:val="00147D15"/>
    <w:rsid w:val="0015165D"/>
    <w:rsid w:val="00152027"/>
    <w:rsid w:val="0015279D"/>
    <w:rsid w:val="00152AB6"/>
    <w:rsid w:val="001538F8"/>
    <w:rsid w:val="0015468E"/>
    <w:rsid w:val="0015521B"/>
    <w:rsid w:val="00155D3C"/>
    <w:rsid w:val="00156584"/>
    <w:rsid w:val="00156EBD"/>
    <w:rsid w:val="001573F3"/>
    <w:rsid w:val="00157B79"/>
    <w:rsid w:val="0016005C"/>
    <w:rsid w:val="00160907"/>
    <w:rsid w:val="0016156C"/>
    <w:rsid w:val="0016202B"/>
    <w:rsid w:val="0016263A"/>
    <w:rsid w:val="00163E51"/>
    <w:rsid w:val="001642FC"/>
    <w:rsid w:val="0016438A"/>
    <w:rsid w:val="001659FF"/>
    <w:rsid w:val="00165B72"/>
    <w:rsid w:val="00166AFD"/>
    <w:rsid w:val="00166C36"/>
    <w:rsid w:val="00166EBA"/>
    <w:rsid w:val="001670D2"/>
    <w:rsid w:val="00170874"/>
    <w:rsid w:val="00172969"/>
    <w:rsid w:val="00173963"/>
    <w:rsid w:val="0017472B"/>
    <w:rsid w:val="001750F4"/>
    <w:rsid w:val="00175277"/>
    <w:rsid w:val="00176777"/>
    <w:rsid w:val="0017737D"/>
    <w:rsid w:val="00180325"/>
    <w:rsid w:val="00181CD4"/>
    <w:rsid w:val="001822BA"/>
    <w:rsid w:val="00182E5B"/>
    <w:rsid w:val="001847E8"/>
    <w:rsid w:val="00184EA7"/>
    <w:rsid w:val="00190065"/>
    <w:rsid w:val="001904CE"/>
    <w:rsid w:val="00191170"/>
    <w:rsid w:val="001912F1"/>
    <w:rsid w:val="00191EEB"/>
    <w:rsid w:val="00192A7B"/>
    <w:rsid w:val="001958E4"/>
    <w:rsid w:val="00196D88"/>
    <w:rsid w:val="00197522"/>
    <w:rsid w:val="001A0637"/>
    <w:rsid w:val="001A11EA"/>
    <w:rsid w:val="001A15BE"/>
    <w:rsid w:val="001A1941"/>
    <w:rsid w:val="001A221B"/>
    <w:rsid w:val="001A2331"/>
    <w:rsid w:val="001A3103"/>
    <w:rsid w:val="001A4B31"/>
    <w:rsid w:val="001A54C0"/>
    <w:rsid w:val="001A5FE2"/>
    <w:rsid w:val="001A619B"/>
    <w:rsid w:val="001B1C5C"/>
    <w:rsid w:val="001B3152"/>
    <w:rsid w:val="001B3312"/>
    <w:rsid w:val="001B3468"/>
    <w:rsid w:val="001B351A"/>
    <w:rsid w:val="001B36CE"/>
    <w:rsid w:val="001B38BA"/>
    <w:rsid w:val="001B4D12"/>
    <w:rsid w:val="001B529D"/>
    <w:rsid w:val="001B5CBA"/>
    <w:rsid w:val="001B605F"/>
    <w:rsid w:val="001B6BDD"/>
    <w:rsid w:val="001C2E82"/>
    <w:rsid w:val="001C37D9"/>
    <w:rsid w:val="001C3876"/>
    <w:rsid w:val="001C5F60"/>
    <w:rsid w:val="001C6940"/>
    <w:rsid w:val="001C6B36"/>
    <w:rsid w:val="001C6DF0"/>
    <w:rsid w:val="001C7ED4"/>
    <w:rsid w:val="001D4C5F"/>
    <w:rsid w:val="001D4C7E"/>
    <w:rsid w:val="001D4F5B"/>
    <w:rsid w:val="001E0D03"/>
    <w:rsid w:val="001E186F"/>
    <w:rsid w:val="001E19E3"/>
    <w:rsid w:val="001E1E6F"/>
    <w:rsid w:val="001E578C"/>
    <w:rsid w:val="001E5E94"/>
    <w:rsid w:val="001E74C4"/>
    <w:rsid w:val="001F1ABD"/>
    <w:rsid w:val="001F32B6"/>
    <w:rsid w:val="001F467B"/>
    <w:rsid w:val="001F65F2"/>
    <w:rsid w:val="001F6888"/>
    <w:rsid w:val="001F6ACB"/>
    <w:rsid w:val="001F7817"/>
    <w:rsid w:val="00200031"/>
    <w:rsid w:val="00200E1C"/>
    <w:rsid w:val="00201197"/>
    <w:rsid w:val="00202D2D"/>
    <w:rsid w:val="00203166"/>
    <w:rsid w:val="002042BA"/>
    <w:rsid w:val="00204921"/>
    <w:rsid w:val="00207B7A"/>
    <w:rsid w:val="00211448"/>
    <w:rsid w:val="00213255"/>
    <w:rsid w:val="00213BC9"/>
    <w:rsid w:val="002155BF"/>
    <w:rsid w:val="00217246"/>
    <w:rsid w:val="002178FC"/>
    <w:rsid w:val="00217DD2"/>
    <w:rsid w:val="00220681"/>
    <w:rsid w:val="00220AFD"/>
    <w:rsid w:val="002215A8"/>
    <w:rsid w:val="00221788"/>
    <w:rsid w:val="0022279E"/>
    <w:rsid w:val="00222957"/>
    <w:rsid w:val="00222DEA"/>
    <w:rsid w:val="0022353E"/>
    <w:rsid w:val="00223B9A"/>
    <w:rsid w:val="00223CC1"/>
    <w:rsid w:val="00224606"/>
    <w:rsid w:val="00225068"/>
    <w:rsid w:val="0022591C"/>
    <w:rsid w:val="00226F8B"/>
    <w:rsid w:val="002315E3"/>
    <w:rsid w:val="00231698"/>
    <w:rsid w:val="0023286B"/>
    <w:rsid w:val="00235241"/>
    <w:rsid w:val="00236251"/>
    <w:rsid w:val="002369F4"/>
    <w:rsid w:val="00237507"/>
    <w:rsid w:val="00240556"/>
    <w:rsid w:val="0024126E"/>
    <w:rsid w:val="00241A41"/>
    <w:rsid w:val="00242D4F"/>
    <w:rsid w:val="002464A6"/>
    <w:rsid w:val="00247805"/>
    <w:rsid w:val="00250244"/>
    <w:rsid w:val="00250422"/>
    <w:rsid w:val="00251981"/>
    <w:rsid w:val="002569C1"/>
    <w:rsid w:val="00256AE7"/>
    <w:rsid w:val="00256FA8"/>
    <w:rsid w:val="00257763"/>
    <w:rsid w:val="002579CD"/>
    <w:rsid w:val="0026074B"/>
    <w:rsid w:val="00260DB5"/>
    <w:rsid w:val="002612A6"/>
    <w:rsid w:val="00266192"/>
    <w:rsid w:val="00266FFA"/>
    <w:rsid w:val="002710AE"/>
    <w:rsid w:val="0027193F"/>
    <w:rsid w:val="00275F96"/>
    <w:rsid w:val="002768C8"/>
    <w:rsid w:val="002808D2"/>
    <w:rsid w:val="00280A66"/>
    <w:rsid w:val="0028100B"/>
    <w:rsid w:val="002816BD"/>
    <w:rsid w:val="002828B3"/>
    <w:rsid w:val="002833A4"/>
    <w:rsid w:val="00284322"/>
    <w:rsid w:val="00284ED8"/>
    <w:rsid w:val="00284FC2"/>
    <w:rsid w:val="002850AF"/>
    <w:rsid w:val="002851EE"/>
    <w:rsid w:val="00285666"/>
    <w:rsid w:val="00285DBC"/>
    <w:rsid w:val="002866A3"/>
    <w:rsid w:val="00287945"/>
    <w:rsid w:val="0029105E"/>
    <w:rsid w:val="00291108"/>
    <w:rsid w:val="0029161A"/>
    <w:rsid w:val="002940CF"/>
    <w:rsid w:val="00295708"/>
    <w:rsid w:val="00295971"/>
    <w:rsid w:val="00295EA9"/>
    <w:rsid w:val="00295F04"/>
    <w:rsid w:val="00296D3A"/>
    <w:rsid w:val="00297BEE"/>
    <w:rsid w:val="002A1ED2"/>
    <w:rsid w:val="002A46CF"/>
    <w:rsid w:val="002A4A1C"/>
    <w:rsid w:val="002A5356"/>
    <w:rsid w:val="002A53AF"/>
    <w:rsid w:val="002A59D4"/>
    <w:rsid w:val="002A5DAF"/>
    <w:rsid w:val="002A6B90"/>
    <w:rsid w:val="002A77D6"/>
    <w:rsid w:val="002B015D"/>
    <w:rsid w:val="002B0783"/>
    <w:rsid w:val="002B0C91"/>
    <w:rsid w:val="002B134E"/>
    <w:rsid w:val="002B2012"/>
    <w:rsid w:val="002B28C2"/>
    <w:rsid w:val="002B3BB0"/>
    <w:rsid w:val="002B518B"/>
    <w:rsid w:val="002B5376"/>
    <w:rsid w:val="002B5ACD"/>
    <w:rsid w:val="002B5B25"/>
    <w:rsid w:val="002B676D"/>
    <w:rsid w:val="002B69BF"/>
    <w:rsid w:val="002B6D69"/>
    <w:rsid w:val="002B6F64"/>
    <w:rsid w:val="002B724F"/>
    <w:rsid w:val="002B7E1A"/>
    <w:rsid w:val="002C0F0E"/>
    <w:rsid w:val="002C16A4"/>
    <w:rsid w:val="002C16E0"/>
    <w:rsid w:val="002C29E0"/>
    <w:rsid w:val="002C58C7"/>
    <w:rsid w:val="002C5F1B"/>
    <w:rsid w:val="002C6786"/>
    <w:rsid w:val="002D083F"/>
    <w:rsid w:val="002D1A24"/>
    <w:rsid w:val="002D259D"/>
    <w:rsid w:val="002D3180"/>
    <w:rsid w:val="002D3425"/>
    <w:rsid w:val="002D5248"/>
    <w:rsid w:val="002D591E"/>
    <w:rsid w:val="002D5A9A"/>
    <w:rsid w:val="002D6716"/>
    <w:rsid w:val="002D6C86"/>
    <w:rsid w:val="002D7DA0"/>
    <w:rsid w:val="002D7DEF"/>
    <w:rsid w:val="002E02F6"/>
    <w:rsid w:val="002E0841"/>
    <w:rsid w:val="002E0946"/>
    <w:rsid w:val="002E201B"/>
    <w:rsid w:val="002E2B92"/>
    <w:rsid w:val="002E447B"/>
    <w:rsid w:val="002E47CB"/>
    <w:rsid w:val="002E539B"/>
    <w:rsid w:val="002E55EF"/>
    <w:rsid w:val="002E5DF8"/>
    <w:rsid w:val="002E74EA"/>
    <w:rsid w:val="002E7E3A"/>
    <w:rsid w:val="002F1344"/>
    <w:rsid w:val="002F1FB5"/>
    <w:rsid w:val="002F4AB9"/>
    <w:rsid w:val="002F59C9"/>
    <w:rsid w:val="002F62E6"/>
    <w:rsid w:val="002F6D46"/>
    <w:rsid w:val="002F7C7D"/>
    <w:rsid w:val="00300478"/>
    <w:rsid w:val="00301EDE"/>
    <w:rsid w:val="00302D50"/>
    <w:rsid w:val="00307997"/>
    <w:rsid w:val="00310221"/>
    <w:rsid w:val="00310B34"/>
    <w:rsid w:val="003121C7"/>
    <w:rsid w:val="00312462"/>
    <w:rsid w:val="003128D3"/>
    <w:rsid w:val="003130A2"/>
    <w:rsid w:val="00313B73"/>
    <w:rsid w:val="00314414"/>
    <w:rsid w:val="003158A8"/>
    <w:rsid w:val="00317F0B"/>
    <w:rsid w:val="0032154F"/>
    <w:rsid w:val="00323805"/>
    <w:rsid w:val="003252BE"/>
    <w:rsid w:val="00325C4A"/>
    <w:rsid w:val="0032650A"/>
    <w:rsid w:val="00330A7A"/>
    <w:rsid w:val="00330CEB"/>
    <w:rsid w:val="003314BA"/>
    <w:rsid w:val="003316E2"/>
    <w:rsid w:val="00331882"/>
    <w:rsid w:val="00331B56"/>
    <w:rsid w:val="00331EB6"/>
    <w:rsid w:val="00333184"/>
    <w:rsid w:val="0033342B"/>
    <w:rsid w:val="00333480"/>
    <w:rsid w:val="00334397"/>
    <w:rsid w:val="00334A12"/>
    <w:rsid w:val="00337BBC"/>
    <w:rsid w:val="00337BC4"/>
    <w:rsid w:val="00337DBC"/>
    <w:rsid w:val="00337ED3"/>
    <w:rsid w:val="0034169C"/>
    <w:rsid w:val="0034281E"/>
    <w:rsid w:val="0034371C"/>
    <w:rsid w:val="00343E0F"/>
    <w:rsid w:val="0034402F"/>
    <w:rsid w:val="0034630C"/>
    <w:rsid w:val="00346E4C"/>
    <w:rsid w:val="003502AE"/>
    <w:rsid w:val="00350F6D"/>
    <w:rsid w:val="00351091"/>
    <w:rsid w:val="003512DF"/>
    <w:rsid w:val="00352BDC"/>
    <w:rsid w:val="0035319F"/>
    <w:rsid w:val="003559E5"/>
    <w:rsid w:val="00356D19"/>
    <w:rsid w:val="003602C6"/>
    <w:rsid w:val="00360808"/>
    <w:rsid w:val="00360EE3"/>
    <w:rsid w:val="0036146B"/>
    <w:rsid w:val="003614FD"/>
    <w:rsid w:val="00362599"/>
    <w:rsid w:val="003626A0"/>
    <w:rsid w:val="00362783"/>
    <w:rsid w:val="00362843"/>
    <w:rsid w:val="00362BC2"/>
    <w:rsid w:val="00364F1E"/>
    <w:rsid w:val="0036615E"/>
    <w:rsid w:val="00366203"/>
    <w:rsid w:val="003666F0"/>
    <w:rsid w:val="00366F9A"/>
    <w:rsid w:val="00367D29"/>
    <w:rsid w:val="00367D6D"/>
    <w:rsid w:val="00367EA0"/>
    <w:rsid w:val="0037090D"/>
    <w:rsid w:val="00371C64"/>
    <w:rsid w:val="00372EEC"/>
    <w:rsid w:val="00375019"/>
    <w:rsid w:val="003762A7"/>
    <w:rsid w:val="00381187"/>
    <w:rsid w:val="00381A27"/>
    <w:rsid w:val="00381AC6"/>
    <w:rsid w:val="00382CE5"/>
    <w:rsid w:val="00382EF1"/>
    <w:rsid w:val="00384C75"/>
    <w:rsid w:val="00384CE7"/>
    <w:rsid w:val="00387620"/>
    <w:rsid w:val="0039086E"/>
    <w:rsid w:val="0039131A"/>
    <w:rsid w:val="00391B28"/>
    <w:rsid w:val="00391CA3"/>
    <w:rsid w:val="003926EF"/>
    <w:rsid w:val="00393DB0"/>
    <w:rsid w:val="00394DF9"/>
    <w:rsid w:val="003954D9"/>
    <w:rsid w:val="003960C4"/>
    <w:rsid w:val="0039627E"/>
    <w:rsid w:val="00396E2D"/>
    <w:rsid w:val="00397D5C"/>
    <w:rsid w:val="003A05B4"/>
    <w:rsid w:val="003A07B1"/>
    <w:rsid w:val="003A24D1"/>
    <w:rsid w:val="003A2F6F"/>
    <w:rsid w:val="003A41E4"/>
    <w:rsid w:val="003A58CE"/>
    <w:rsid w:val="003A5AF8"/>
    <w:rsid w:val="003A7148"/>
    <w:rsid w:val="003B08F5"/>
    <w:rsid w:val="003B0A02"/>
    <w:rsid w:val="003B11A0"/>
    <w:rsid w:val="003B125A"/>
    <w:rsid w:val="003B3031"/>
    <w:rsid w:val="003B3544"/>
    <w:rsid w:val="003B3CBB"/>
    <w:rsid w:val="003B40E4"/>
    <w:rsid w:val="003B4202"/>
    <w:rsid w:val="003B42C7"/>
    <w:rsid w:val="003B4938"/>
    <w:rsid w:val="003B55B4"/>
    <w:rsid w:val="003B6E4E"/>
    <w:rsid w:val="003B7B9E"/>
    <w:rsid w:val="003C0913"/>
    <w:rsid w:val="003C0D39"/>
    <w:rsid w:val="003C10D4"/>
    <w:rsid w:val="003C146C"/>
    <w:rsid w:val="003C261F"/>
    <w:rsid w:val="003C34C4"/>
    <w:rsid w:val="003C4FFB"/>
    <w:rsid w:val="003D0ED4"/>
    <w:rsid w:val="003D1987"/>
    <w:rsid w:val="003D3CB0"/>
    <w:rsid w:val="003D426B"/>
    <w:rsid w:val="003D621E"/>
    <w:rsid w:val="003D7620"/>
    <w:rsid w:val="003E0A8F"/>
    <w:rsid w:val="003E0BC7"/>
    <w:rsid w:val="003E1028"/>
    <w:rsid w:val="003E204F"/>
    <w:rsid w:val="003E2E15"/>
    <w:rsid w:val="003E36AE"/>
    <w:rsid w:val="003E3A36"/>
    <w:rsid w:val="003E3B46"/>
    <w:rsid w:val="003E3F73"/>
    <w:rsid w:val="003E45F9"/>
    <w:rsid w:val="003E4622"/>
    <w:rsid w:val="003E5873"/>
    <w:rsid w:val="003E691C"/>
    <w:rsid w:val="003E6DB5"/>
    <w:rsid w:val="003F096E"/>
    <w:rsid w:val="003F0A88"/>
    <w:rsid w:val="003F0E38"/>
    <w:rsid w:val="003F1BF0"/>
    <w:rsid w:val="003F220C"/>
    <w:rsid w:val="003F260E"/>
    <w:rsid w:val="003F2B73"/>
    <w:rsid w:val="003F3192"/>
    <w:rsid w:val="003F5257"/>
    <w:rsid w:val="003F60EA"/>
    <w:rsid w:val="003F6273"/>
    <w:rsid w:val="003F7B08"/>
    <w:rsid w:val="004018AF"/>
    <w:rsid w:val="00401BA5"/>
    <w:rsid w:val="004022E2"/>
    <w:rsid w:val="00402861"/>
    <w:rsid w:val="004033CA"/>
    <w:rsid w:val="0040555E"/>
    <w:rsid w:val="0040654F"/>
    <w:rsid w:val="00410167"/>
    <w:rsid w:val="004102C1"/>
    <w:rsid w:val="004106F5"/>
    <w:rsid w:val="004115D3"/>
    <w:rsid w:val="00412022"/>
    <w:rsid w:val="004124E8"/>
    <w:rsid w:val="00412AF1"/>
    <w:rsid w:val="004131F4"/>
    <w:rsid w:val="004146DA"/>
    <w:rsid w:val="00414894"/>
    <w:rsid w:val="0041568D"/>
    <w:rsid w:val="00415FC3"/>
    <w:rsid w:val="004171B5"/>
    <w:rsid w:val="00420919"/>
    <w:rsid w:val="00423886"/>
    <w:rsid w:val="0042431B"/>
    <w:rsid w:val="004249DD"/>
    <w:rsid w:val="00424F88"/>
    <w:rsid w:val="00425765"/>
    <w:rsid w:val="004263E6"/>
    <w:rsid w:val="00426B6F"/>
    <w:rsid w:val="00427433"/>
    <w:rsid w:val="00427865"/>
    <w:rsid w:val="00430407"/>
    <w:rsid w:val="00430CB6"/>
    <w:rsid w:val="00430CE6"/>
    <w:rsid w:val="00431564"/>
    <w:rsid w:val="00432B9B"/>
    <w:rsid w:val="00433E08"/>
    <w:rsid w:val="00435A06"/>
    <w:rsid w:val="00436B71"/>
    <w:rsid w:val="004370AD"/>
    <w:rsid w:val="0043749D"/>
    <w:rsid w:val="0044055D"/>
    <w:rsid w:val="00440A81"/>
    <w:rsid w:val="0044129A"/>
    <w:rsid w:val="0044155F"/>
    <w:rsid w:val="00441759"/>
    <w:rsid w:val="0044191B"/>
    <w:rsid w:val="00443428"/>
    <w:rsid w:val="0044526E"/>
    <w:rsid w:val="00445737"/>
    <w:rsid w:val="00446DD0"/>
    <w:rsid w:val="00451644"/>
    <w:rsid w:val="00451855"/>
    <w:rsid w:val="0045287A"/>
    <w:rsid w:val="004532A5"/>
    <w:rsid w:val="004547EC"/>
    <w:rsid w:val="00455A1E"/>
    <w:rsid w:val="00456846"/>
    <w:rsid w:val="0045785C"/>
    <w:rsid w:val="0046137C"/>
    <w:rsid w:val="00462912"/>
    <w:rsid w:val="004632C2"/>
    <w:rsid w:val="00464E3B"/>
    <w:rsid w:val="00464EAE"/>
    <w:rsid w:val="00465075"/>
    <w:rsid w:val="004669D0"/>
    <w:rsid w:val="00466AEB"/>
    <w:rsid w:val="004674D2"/>
    <w:rsid w:val="00467A20"/>
    <w:rsid w:val="004708CD"/>
    <w:rsid w:val="00470ACD"/>
    <w:rsid w:val="00471A31"/>
    <w:rsid w:val="00472124"/>
    <w:rsid w:val="004732B5"/>
    <w:rsid w:val="004742D3"/>
    <w:rsid w:val="00475004"/>
    <w:rsid w:val="00475E56"/>
    <w:rsid w:val="00476730"/>
    <w:rsid w:val="004772B9"/>
    <w:rsid w:val="004774D6"/>
    <w:rsid w:val="004776C5"/>
    <w:rsid w:val="00477BFE"/>
    <w:rsid w:val="00481124"/>
    <w:rsid w:val="00482B75"/>
    <w:rsid w:val="004832C0"/>
    <w:rsid w:val="004854D3"/>
    <w:rsid w:val="004854FF"/>
    <w:rsid w:val="00485A3D"/>
    <w:rsid w:val="004865C8"/>
    <w:rsid w:val="00486AE9"/>
    <w:rsid w:val="00486FB5"/>
    <w:rsid w:val="004878B0"/>
    <w:rsid w:val="004914D6"/>
    <w:rsid w:val="004922CB"/>
    <w:rsid w:val="004926FC"/>
    <w:rsid w:val="00494265"/>
    <w:rsid w:val="00497034"/>
    <w:rsid w:val="004A0C10"/>
    <w:rsid w:val="004A0D0B"/>
    <w:rsid w:val="004A0F47"/>
    <w:rsid w:val="004A11C7"/>
    <w:rsid w:val="004A3959"/>
    <w:rsid w:val="004A3CAE"/>
    <w:rsid w:val="004A3E57"/>
    <w:rsid w:val="004A497A"/>
    <w:rsid w:val="004A4BBF"/>
    <w:rsid w:val="004A51EE"/>
    <w:rsid w:val="004A5CCC"/>
    <w:rsid w:val="004A60CF"/>
    <w:rsid w:val="004A6A24"/>
    <w:rsid w:val="004A6FA6"/>
    <w:rsid w:val="004B0643"/>
    <w:rsid w:val="004B069B"/>
    <w:rsid w:val="004B270A"/>
    <w:rsid w:val="004B482A"/>
    <w:rsid w:val="004B4B99"/>
    <w:rsid w:val="004B57EC"/>
    <w:rsid w:val="004B6667"/>
    <w:rsid w:val="004B7685"/>
    <w:rsid w:val="004B785C"/>
    <w:rsid w:val="004C0ACC"/>
    <w:rsid w:val="004C1ED5"/>
    <w:rsid w:val="004C216B"/>
    <w:rsid w:val="004C4440"/>
    <w:rsid w:val="004C5041"/>
    <w:rsid w:val="004C55CC"/>
    <w:rsid w:val="004C5AAC"/>
    <w:rsid w:val="004C5BAA"/>
    <w:rsid w:val="004C61C1"/>
    <w:rsid w:val="004C6450"/>
    <w:rsid w:val="004D09E2"/>
    <w:rsid w:val="004D3070"/>
    <w:rsid w:val="004D3692"/>
    <w:rsid w:val="004D38CF"/>
    <w:rsid w:val="004D66D6"/>
    <w:rsid w:val="004D734D"/>
    <w:rsid w:val="004E1488"/>
    <w:rsid w:val="004E2561"/>
    <w:rsid w:val="004E2F3D"/>
    <w:rsid w:val="004E3DD5"/>
    <w:rsid w:val="004E4785"/>
    <w:rsid w:val="004E47A8"/>
    <w:rsid w:val="004E5094"/>
    <w:rsid w:val="004E6B12"/>
    <w:rsid w:val="004E6EC1"/>
    <w:rsid w:val="004F03DD"/>
    <w:rsid w:val="004F096A"/>
    <w:rsid w:val="004F1460"/>
    <w:rsid w:val="004F2B60"/>
    <w:rsid w:val="004F3E4C"/>
    <w:rsid w:val="004F3F2A"/>
    <w:rsid w:val="004F5065"/>
    <w:rsid w:val="004F5AA7"/>
    <w:rsid w:val="004F6343"/>
    <w:rsid w:val="005010AE"/>
    <w:rsid w:val="0050283B"/>
    <w:rsid w:val="00502DDE"/>
    <w:rsid w:val="00504DE2"/>
    <w:rsid w:val="00505315"/>
    <w:rsid w:val="00507B3B"/>
    <w:rsid w:val="00507CC2"/>
    <w:rsid w:val="0051048C"/>
    <w:rsid w:val="00511FCB"/>
    <w:rsid w:val="00513038"/>
    <w:rsid w:val="005144E7"/>
    <w:rsid w:val="005147F1"/>
    <w:rsid w:val="00516335"/>
    <w:rsid w:val="0051645A"/>
    <w:rsid w:val="00516B91"/>
    <w:rsid w:val="00516BE1"/>
    <w:rsid w:val="00520322"/>
    <w:rsid w:val="00520549"/>
    <w:rsid w:val="00521B0B"/>
    <w:rsid w:val="0052370F"/>
    <w:rsid w:val="00523796"/>
    <w:rsid w:val="005237D6"/>
    <w:rsid w:val="00525803"/>
    <w:rsid w:val="0052673B"/>
    <w:rsid w:val="005274CC"/>
    <w:rsid w:val="005278B7"/>
    <w:rsid w:val="005308D1"/>
    <w:rsid w:val="00530C23"/>
    <w:rsid w:val="005316B2"/>
    <w:rsid w:val="00531BFA"/>
    <w:rsid w:val="005328C4"/>
    <w:rsid w:val="00532A13"/>
    <w:rsid w:val="0053544F"/>
    <w:rsid w:val="005357E2"/>
    <w:rsid w:val="00537925"/>
    <w:rsid w:val="00540BA6"/>
    <w:rsid w:val="00541845"/>
    <w:rsid w:val="00542494"/>
    <w:rsid w:val="00542D67"/>
    <w:rsid w:val="0054320F"/>
    <w:rsid w:val="00543360"/>
    <w:rsid w:val="005436EE"/>
    <w:rsid w:val="0054426F"/>
    <w:rsid w:val="005455E5"/>
    <w:rsid w:val="00545837"/>
    <w:rsid w:val="0054731C"/>
    <w:rsid w:val="005473F2"/>
    <w:rsid w:val="00550A32"/>
    <w:rsid w:val="00550F89"/>
    <w:rsid w:val="00551C26"/>
    <w:rsid w:val="00552900"/>
    <w:rsid w:val="005545D2"/>
    <w:rsid w:val="00555317"/>
    <w:rsid w:val="005578AD"/>
    <w:rsid w:val="00560316"/>
    <w:rsid w:val="00561719"/>
    <w:rsid w:val="005621C8"/>
    <w:rsid w:val="00562288"/>
    <w:rsid w:val="00563703"/>
    <w:rsid w:val="00564CA0"/>
    <w:rsid w:val="0056543A"/>
    <w:rsid w:val="00565DBF"/>
    <w:rsid w:val="00565ECF"/>
    <w:rsid w:val="0056676F"/>
    <w:rsid w:val="00566944"/>
    <w:rsid w:val="00567053"/>
    <w:rsid w:val="005670E4"/>
    <w:rsid w:val="00567270"/>
    <w:rsid w:val="005724C9"/>
    <w:rsid w:val="005725E5"/>
    <w:rsid w:val="00572AFD"/>
    <w:rsid w:val="0057363D"/>
    <w:rsid w:val="00574B5F"/>
    <w:rsid w:val="00574B82"/>
    <w:rsid w:val="0057513A"/>
    <w:rsid w:val="00575AE0"/>
    <w:rsid w:val="00576922"/>
    <w:rsid w:val="00577134"/>
    <w:rsid w:val="00577755"/>
    <w:rsid w:val="00577A41"/>
    <w:rsid w:val="00577CE1"/>
    <w:rsid w:val="00580CA9"/>
    <w:rsid w:val="0058157F"/>
    <w:rsid w:val="00583017"/>
    <w:rsid w:val="00584305"/>
    <w:rsid w:val="005846B3"/>
    <w:rsid w:val="00584C9D"/>
    <w:rsid w:val="0058524D"/>
    <w:rsid w:val="00587F41"/>
    <w:rsid w:val="0059650D"/>
    <w:rsid w:val="00596C30"/>
    <w:rsid w:val="00596D82"/>
    <w:rsid w:val="0059724B"/>
    <w:rsid w:val="00597299"/>
    <w:rsid w:val="005A2777"/>
    <w:rsid w:val="005A299A"/>
    <w:rsid w:val="005A311E"/>
    <w:rsid w:val="005A3D4D"/>
    <w:rsid w:val="005A4942"/>
    <w:rsid w:val="005A5616"/>
    <w:rsid w:val="005A56D3"/>
    <w:rsid w:val="005A6168"/>
    <w:rsid w:val="005A70D9"/>
    <w:rsid w:val="005A727B"/>
    <w:rsid w:val="005A79C2"/>
    <w:rsid w:val="005A7F59"/>
    <w:rsid w:val="005B0314"/>
    <w:rsid w:val="005B0417"/>
    <w:rsid w:val="005B0AE0"/>
    <w:rsid w:val="005B15BB"/>
    <w:rsid w:val="005B2B82"/>
    <w:rsid w:val="005B442C"/>
    <w:rsid w:val="005B4BE5"/>
    <w:rsid w:val="005B55B3"/>
    <w:rsid w:val="005B586C"/>
    <w:rsid w:val="005B58B7"/>
    <w:rsid w:val="005B5DDB"/>
    <w:rsid w:val="005B61D3"/>
    <w:rsid w:val="005C0469"/>
    <w:rsid w:val="005C0D0C"/>
    <w:rsid w:val="005C0DD4"/>
    <w:rsid w:val="005C1821"/>
    <w:rsid w:val="005C1AB9"/>
    <w:rsid w:val="005C30D0"/>
    <w:rsid w:val="005C33B8"/>
    <w:rsid w:val="005C44D4"/>
    <w:rsid w:val="005C51AD"/>
    <w:rsid w:val="005C5F39"/>
    <w:rsid w:val="005C65F7"/>
    <w:rsid w:val="005C6945"/>
    <w:rsid w:val="005C6E98"/>
    <w:rsid w:val="005C7B0D"/>
    <w:rsid w:val="005D010B"/>
    <w:rsid w:val="005D019B"/>
    <w:rsid w:val="005D1E49"/>
    <w:rsid w:val="005D2B4C"/>
    <w:rsid w:val="005D3097"/>
    <w:rsid w:val="005D42D1"/>
    <w:rsid w:val="005D434E"/>
    <w:rsid w:val="005E061E"/>
    <w:rsid w:val="005E0BD3"/>
    <w:rsid w:val="005E2F41"/>
    <w:rsid w:val="005E3190"/>
    <w:rsid w:val="005E3C71"/>
    <w:rsid w:val="005E3CDB"/>
    <w:rsid w:val="005E5664"/>
    <w:rsid w:val="005E5E89"/>
    <w:rsid w:val="005E6016"/>
    <w:rsid w:val="005F0CF4"/>
    <w:rsid w:val="005F10C3"/>
    <w:rsid w:val="005F17BC"/>
    <w:rsid w:val="005F523E"/>
    <w:rsid w:val="005F5587"/>
    <w:rsid w:val="005F726C"/>
    <w:rsid w:val="005F74D8"/>
    <w:rsid w:val="005F7FBB"/>
    <w:rsid w:val="00601EF3"/>
    <w:rsid w:val="006035E0"/>
    <w:rsid w:val="0060383E"/>
    <w:rsid w:val="00604680"/>
    <w:rsid w:val="00604CFD"/>
    <w:rsid w:val="0060580F"/>
    <w:rsid w:val="00605D20"/>
    <w:rsid w:val="00606774"/>
    <w:rsid w:val="0060796D"/>
    <w:rsid w:val="00610955"/>
    <w:rsid w:val="0061110E"/>
    <w:rsid w:val="00611534"/>
    <w:rsid w:val="006124EA"/>
    <w:rsid w:val="006141E4"/>
    <w:rsid w:val="00614AA4"/>
    <w:rsid w:val="00616F18"/>
    <w:rsid w:val="00617066"/>
    <w:rsid w:val="00617607"/>
    <w:rsid w:val="00617899"/>
    <w:rsid w:val="006200FC"/>
    <w:rsid w:val="0062171C"/>
    <w:rsid w:val="006218D5"/>
    <w:rsid w:val="006236B7"/>
    <w:rsid w:val="00623F4E"/>
    <w:rsid w:val="006314F9"/>
    <w:rsid w:val="00632ECD"/>
    <w:rsid w:val="00633510"/>
    <w:rsid w:val="00633A87"/>
    <w:rsid w:val="00633EBB"/>
    <w:rsid w:val="00636737"/>
    <w:rsid w:val="00637693"/>
    <w:rsid w:val="00640951"/>
    <w:rsid w:val="00640F88"/>
    <w:rsid w:val="006411A8"/>
    <w:rsid w:val="00641205"/>
    <w:rsid w:val="00641620"/>
    <w:rsid w:val="00641987"/>
    <w:rsid w:val="0064245C"/>
    <w:rsid w:val="00642812"/>
    <w:rsid w:val="00642A26"/>
    <w:rsid w:val="006432BC"/>
    <w:rsid w:val="00643941"/>
    <w:rsid w:val="006445C5"/>
    <w:rsid w:val="00645A4E"/>
    <w:rsid w:val="00647449"/>
    <w:rsid w:val="00647F6E"/>
    <w:rsid w:val="00650057"/>
    <w:rsid w:val="00650DCF"/>
    <w:rsid w:val="00650EE5"/>
    <w:rsid w:val="00651A41"/>
    <w:rsid w:val="00651DDB"/>
    <w:rsid w:val="00653357"/>
    <w:rsid w:val="00653F2A"/>
    <w:rsid w:val="00654ABE"/>
    <w:rsid w:val="006563B7"/>
    <w:rsid w:val="0065687B"/>
    <w:rsid w:val="00656B22"/>
    <w:rsid w:val="00657239"/>
    <w:rsid w:val="00657939"/>
    <w:rsid w:val="00660353"/>
    <w:rsid w:val="006603A9"/>
    <w:rsid w:val="006617D6"/>
    <w:rsid w:val="00663594"/>
    <w:rsid w:val="006707A2"/>
    <w:rsid w:val="00670F60"/>
    <w:rsid w:val="00671E50"/>
    <w:rsid w:val="006720DA"/>
    <w:rsid w:val="006723AA"/>
    <w:rsid w:val="00672998"/>
    <w:rsid w:val="006761BF"/>
    <w:rsid w:val="00676C4D"/>
    <w:rsid w:val="006775F8"/>
    <w:rsid w:val="006779E2"/>
    <w:rsid w:val="006808C4"/>
    <w:rsid w:val="00682DA1"/>
    <w:rsid w:val="006839D3"/>
    <w:rsid w:val="00687552"/>
    <w:rsid w:val="006908D0"/>
    <w:rsid w:val="00690C79"/>
    <w:rsid w:val="006945F1"/>
    <w:rsid w:val="00696143"/>
    <w:rsid w:val="00696C17"/>
    <w:rsid w:val="00696DB8"/>
    <w:rsid w:val="00696F08"/>
    <w:rsid w:val="00697634"/>
    <w:rsid w:val="00697FB7"/>
    <w:rsid w:val="006A05B9"/>
    <w:rsid w:val="006A0E61"/>
    <w:rsid w:val="006A25E9"/>
    <w:rsid w:val="006A25FF"/>
    <w:rsid w:val="006A2B9D"/>
    <w:rsid w:val="006A30F1"/>
    <w:rsid w:val="006A35F7"/>
    <w:rsid w:val="006A375D"/>
    <w:rsid w:val="006A4191"/>
    <w:rsid w:val="006A429B"/>
    <w:rsid w:val="006A442E"/>
    <w:rsid w:val="006A4E26"/>
    <w:rsid w:val="006A50F4"/>
    <w:rsid w:val="006A5FBA"/>
    <w:rsid w:val="006A646D"/>
    <w:rsid w:val="006B004D"/>
    <w:rsid w:val="006B0311"/>
    <w:rsid w:val="006B1239"/>
    <w:rsid w:val="006B12DC"/>
    <w:rsid w:val="006B2EAC"/>
    <w:rsid w:val="006B35FF"/>
    <w:rsid w:val="006B478E"/>
    <w:rsid w:val="006B4A2A"/>
    <w:rsid w:val="006B76B0"/>
    <w:rsid w:val="006B7D86"/>
    <w:rsid w:val="006C0682"/>
    <w:rsid w:val="006C0739"/>
    <w:rsid w:val="006C10C1"/>
    <w:rsid w:val="006C1503"/>
    <w:rsid w:val="006C1CD4"/>
    <w:rsid w:val="006C2735"/>
    <w:rsid w:val="006C2799"/>
    <w:rsid w:val="006C47C8"/>
    <w:rsid w:val="006C4B64"/>
    <w:rsid w:val="006C4E51"/>
    <w:rsid w:val="006C5593"/>
    <w:rsid w:val="006C55FC"/>
    <w:rsid w:val="006C5D43"/>
    <w:rsid w:val="006C6D3E"/>
    <w:rsid w:val="006C778D"/>
    <w:rsid w:val="006D0698"/>
    <w:rsid w:val="006D06D5"/>
    <w:rsid w:val="006D06D7"/>
    <w:rsid w:val="006D1164"/>
    <w:rsid w:val="006D15B9"/>
    <w:rsid w:val="006D1CF1"/>
    <w:rsid w:val="006D1F32"/>
    <w:rsid w:val="006D26A6"/>
    <w:rsid w:val="006D3B2C"/>
    <w:rsid w:val="006D50A2"/>
    <w:rsid w:val="006D51B0"/>
    <w:rsid w:val="006D5C72"/>
    <w:rsid w:val="006D6366"/>
    <w:rsid w:val="006D7A2B"/>
    <w:rsid w:val="006E044F"/>
    <w:rsid w:val="006E07B6"/>
    <w:rsid w:val="006E0BCE"/>
    <w:rsid w:val="006E1E6A"/>
    <w:rsid w:val="006E2838"/>
    <w:rsid w:val="006E4CE2"/>
    <w:rsid w:val="006E4D69"/>
    <w:rsid w:val="006F0CD9"/>
    <w:rsid w:val="006F12B4"/>
    <w:rsid w:val="006F23F6"/>
    <w:rsid w:val="006F256B"/>
    <w:rsid w:val="006F2DE3"/>
    <w:rsid w:val="006F2F65"/>
    <w:rsid w:val="006F5CF9"/>
    <w:rsid w:val="006F5F9E"/>
    <w:rsid w:val="00700595"/>
    <w:rsid w:val="0070216A"/>
    <w:rsid w:val="007026E1"/>
    <w:rsid w:val="00704265"/>
    <w:rsid w:val="00704495"/>
    <w:rsid w:val="00704820"/>
    <w:rsid w:val="00704A31"/>
    <w:rsid w:val="00704BD8"/>
    <w:rsid w:val="007072C7"/>
    <w:rsid w:val="007116B4"/>
    <w:rsid w:val="00711B97"/>
    <w:rsid w:val="007124B9"/>
    <w:rsid w:val="007132AA"/>
    <w:rsid w:val="0071491D"/>
    <w:rsid w:val="0071533C"/>
    <w:rsid w:val="00715347"/>
    <w:rsid w:val="00716137"/>
    <w:rsid w:val="00716219"/>
    <w:rsid w:val="0072110C"/>
    <w:rsid w:val="00722AAD"/>
    <w:rsid w:val="0072336A"/>
    <w:rsid w:val="00723F58"/>
    <w:rsid w:val="0072538F"/>
    <w:rsid w:val="00727E53"/>
    <w:rsid w:val="00730D75"/>
    <w:rsid w:val="00731757"/>
    <w:rsid w:val="00731C42"/>
    <w:rsid w:val="0073257C"/>
    <w:rsid w:val="00733214"/>
    <w:rsid w:val="007363D3"/>
    <w:rsid w:val="00736CC2"/>
    <w:rsid w:val="00736D34"/>
    <w:rsid w:val="007376E8"/>
    <w:rsid w:val="00737AB3"/>
    <w:rsid w:val="0074011F"/>
    <w:rsid w:val="00740ED6"/>
    <w:rsid w:val="00740FD9"/>
    <w:rsid w:val="00741404"/>
    <w:rsid w:val="00741C67"/>
    <w:rsid w:val="00742284"/>
    <w:rsid w:val="0074505C"/>
    <w:rsid w:val="007450EC"/>
    <w:rsid w:val="007466CC"/>
    <w:rsid w:val="0074755A"/>
    <w:rsid w:val="00747692"/>
    <w:rsid w:val="00750A6E"/>
    <w:rsid w:val="00750E94"/>
    <w:rsid w:val="0075200F"/>
    <w:rsid w:val="00752F38"/>
    <w:rsid w:val="007538D3"/>
    <w:rsid w:val="00753BD6"/>
    <w:rsid w:val="00754408"/>
    <w:rsid w:val="007553C6"/>
    <w:rsid w:val="00755518"/>
    <w:rsid w:val="007562EA"/>
    <w:rsid w:val="007563E2"/>
    <w:rsid w:val="00756F86"/>
    <w:rsid w:val="0075728C"/>
    <w:rsid w:val="007578DB"/>
    <w:rsid w:val="0076054C"/>
    <w:rsid w:val="0076103B"/>
    <w:rsid w:val="007611F1"/>
    <w:rsid w:val="0076268B"/>
    <w:rsid w:val="00762C59"/>
    <w:rsid w:val="0076395C"/>
    <w:rsid w:val="00764004"/>
    <w:rsid w:val="0076545E"/>
    <w:rsid w:val="00765B97"/>
    <w:rsid w:val="00770C25"/>
    <w:rsid w:val="007711C0"/>
    <w:rsid w:val="0077259F"/>
    <w:rsid w:val="00772F16"/>
    <w:rsid w:val="0077310D"/>
    <w:rsid w:val="007731E5"/>
    <w:rsid w:val="00774939"/>
    <w:rsid w:val="007757B5"/>
    <w:rsid w:val="00776904"/>
    <w:rsid w:val="007803F6"/>
    <w:rsid w:val="00781C24"/>
    <w:rsid w:val="0078212C"/>
    <w:rsid w:val="007826C9"/>
    <w:rsid w:val="00784147"/>
    <w:rsid w:val="0078451B"/>
    <w:rsid w:val="00784CB6"/>
    <w:rsid w:val="007851EE"/>
    <w:rsid w:val="007855C7"/>
    <w:rsid w:val="0078580D"/>
    <w:rsid w:val="0078587F"/>
    <w:rsid w:val="007860CA"/>
    <w:rsid w:val="00790B2E"/>
    <w:rsid w:val="00791376"/>
    <w:rsid w:val="00793518"/>
    <w:rsid w:val="00793CC7"/>
    <w:rsid w:val="0079454B"/>
    <w:rsid w:val="00795CA2"/>
    <w:rsid w:val="00796299"/>
    <w:rsid w:val="00796723"/>
    <w:rsid w:val="00796AB4"/>
    <w:rsid w:val="007979A9"/>
    <w:rsid w:val="007A00BC"/>
    <w:rsid w:val="007A0160"/>
    <w:rsid w:val="007A018D"/>
    <w:rsid w:val="007A194F"/>
    <w:rsid w:val="007A28C5"/>
    <w:rsid w:val="007A41F5"/>
    <w:rsid w:val="007A4ABB"/>
    <w:rsid w:val="007A4F12"/>
    <w:rsid w:val="007A6CFA"/>
    <w:rsid w:val="007A7139"/>
    <w:rsid w:val="007A7896"/>
    <w:rsid w:val="007A7DF6"/>
    <w:rsid w:val="007B014C"/>
    <w:rsid w:val="007B061B"/>
    <w:rsid w:val="007B1475"/>
    <w:rsid w:val="007B1EEB"/>
    <w:rsid w:val="007B29DD"/>
    <w:rsid w:val="007B5520"/>
    <w:rsid w:val="007B57F5"/>
    <w:rsid w:val="007B6055"/>
    <w:rsid w:val="007B6BAA"/>
    <w:rsid w:val="007B76F4"/>
    <w:rsid w:val="007C0400"/>
    <w:rsid w:val="007C215C"/>
    <w:rsid w:val="007C234F"/>
    <w:rsid w:val="007C42A0"/>
    <w:rsid w:val="007C543D"/>
    <w:rsid w:val="007C561D"/>
    <w:rsid w:val="007C687E"/>
    <w:rsid w:val="007C689D"/>
    <w:rsid w:val="007C7A16"/>
    <w:rsid w:val="007C7D5D"/>
    <w:rsid w:val="007D002A"/>
    <w:rsid w:val="007D03B1"/>
    <w:rsid w:val="007D3758"/>
    <w:rsid w:val="007D4BCF"/>
    <w:rsid w:val="007D51E4"/>
    <w:rsid w:val="007D5AC6"/>
    <w:rsid w:val="007D7413"/>
    <w:rsid w:val="007D76DA"/>
    <w:rsid w:val="007E036F"/>
    <w:rsid w:val="007E049F"/>
    <w:rsid w:val="007E16A6"/>
    <w:rsid w:val="007E1828"/>
    <w:rsid w:val="007E1991"/>
    <w:rsid w:val="007E471F"/>
    <w:rsid w:val="007E4CDB"/>
    <w:rsid w:val="007E589C"/>
    <w:rsid w:val="007E5D00"/>
    <w:rsid w:val="007E70DF"/>
    <w:rsid w:val="007E7630"/>
    <w:rsid w:val="007F0315"/>
    <w:rsid w:val="007F129F"/>
    <w:rsid w:val="007F1FE7"/>
    <w:rsid w:val="007F24C7"/>
    <w:rsid w:val="007F2AB0"/>
    <w:rsid w:val="007F33D8"/>
    <w:rsid w:val="007F3A43"/>
    <w:rsid w:val="007F3ED1"/>
    <w:rsid w:val="007F4787"/>
    <w:rsid w:val="007F790F"/>
    <w:rsid w:val="007F7AD5"/>
    <w:rsid w:val="0080078B"/>
    <w:rsid w:val="0080096C"/>
    <w:rsid w:val="00801240"/>
    <w:rsid w:val="008014AA"/>
    <w:rsid w:val="00801BB3"/>
    <w:rsid w:val="0080252E"/>
    <w:rsid w:val="00802CE5"/>
    <w:rsid w:val="00803565"/>
    <w:rsid w:val="00804034"/>
    <w:rsid w:val="00804A9C"/>
    <w:rsid w:val="008050EE"/>
    <w:rsid w:val="00805B38"/>
    <w:rsid w:val="0080623F"/>
    <w:rsid w:val="0080684C"/>
    <w:rsid w:val="00806971"/>
    <w:rsid w:val="00807168"/>
    <w:rsid w:val="00810CE8"/>
    <w:rsid w:val="00811319"/>
    <w:rsid w:val="008118B5"/>
    <w:rsid w:val="00812E0F"/>
    <w:rsid w:val="008132B1"/>
    <w:rsid w:val="00814380"/>
    <w:rsid w:val="00814F5B"/>
    <w:rsid w:val="00815972"/>
    <w:rsid w:val="00815F22"/>
    <w:rsid w:val="00817407"/>
    <w:rsid w:val="00817FDB"/>
    <w:rsid w:val="00820647"/>
    <w:rsid w:val="00820764"/>
    <w:rsid w:val="00822FE4"/>
    <w:rsid w:val="008235A4"/>
    <w:rsid w:val="00825E9B"/>
    <w:rsid w:val="00825F4C"/>
    <w:rsid w:val="00830E3C"/>
    <w:rsid w:val="00831A48"/>
    <w:rsid w:val="00831E80"/>
    <w:rsid w:val="008324E7"/>
    <w:rsid w:val="0083300A"/>
    <w:rsid w:val="00834230"/>
    <w:rsid w:val="008348E6"/>
    <w:rsid w:val="00835273"/>
    <w:rsid w:val="00835961"/>
    <w:rsid w:val="008359E7"/>
    <w:rsid w:val="00836371"/>
    <w:rsid w:val="008366DA"/>
    <w:rsid w:val="00836B0F"/>
    <w:rsid w:val="00840CDD"/>
    <w:rsid w:val="008426FA"/>
    <w:rsid w:val="00843009"/>
    <w:rsid w:val="00844260"/>
    <w:rsid w:val="008442A3"/>
    <w:rsid w:val="00844720"/>
    <w:rsid w:val="00845832"/>
    <w:rsid w:val="00846836"/>
    <w:rsid w:val="00852413"/>
    <w:rsid w:val="0085268F"/>
    <w:rsid w:val="00854781"/>
    <w:rsid w:val="00854D10"/>
    <w:rsid w:val="00855AD5"/>
    <w:rsid w:val="00855B2E"/>
    <w:rsid w:val="00855F57"/>
    <w:rsid w:val="00856AC2"/>
    <w:rsid w:val="00857385"/>
    <w:rsid w:val="008616D9"/>
    <w:rsid w:val="00862B0B"/>
    <w:rsid w:val="00864D75"/>
    <w:rsid w:val="0086534D"/>
    <w:rsid w:val="008670E2"/>
    <w:rsid w:val="008710E5"/>
    <w:rsid w:val="00871CAE"/>
    <w:rsid w:val="008722FD"/>
    <w:rsid w:val="00872D26"/>
    <w:rsid w:val="008755B4"/>
    <w:rsid w:val="00875920"/>
    <w:rsid w:val="00876479"/>
    <w:rsid w:val="00877B03"/>
    <w:rsid w:val="00880FD2"/>
    <w:rsid w:val="008823C6"/>
    <w:rsid w:val="00882B2B"/>
    <w:rsid w:val="00882E30"/>
    <w:rsid w:val="008845D9"/>
    <w:rsid w:val="00884CE8"/>
    <w:rsid w:val="00885D42"/>
    <w:rsid w:val="00887F5D"/>
    <w:rsid w:val="008921F8"/>
    <w:rsid w:val="00892916"/>
    <w:rsid w:val="00893408"/>
    <w:rsid w:val="00893792"/>
    <w:rsid w:val="008940EB"/>
    <w:rsid w:val="00894307"/>
    <w:rsid w:val="00894C91"/>
    <w:rsid w:val="008A26E8"/>
    <w:rsid w:val="008A3A6F"/>
    <w:rsid w:val="008A3E22"/>
    <w:rsid w:val="008A41CE"/>
    <w:rsid w:val="008A428B"/>
    <w:rsid w:val="008A4F09"/>
    <w:rsid w:val="008A558B"/>
    <w:rsid w:val="008A582E"/>
    <w:rsid w:val="008A714F"/>
    <w:rsid w:val="008B1ACA"/>
    <w:rsid w:val="008B397C"/>
    <w:rsid w:val="008B3B86"/>
    <w:rsid w:val="008B3C75"/>
    <w:rsid w:val="008B4D8D"/>
    <w:rsid w:val="008B54CD"/>
    <w:rsid w:val="008B5F34"/>
    <w:rsid w:val="008B65C4"/>
    <w:rsid w:val="008B7B11"/>
    <w:rsid w:val="008C0DC0"/>
    <w:rsid w:val="008C3C15"/>
    <w:rsid w:val="008C433D"/>
    <w:rsid w:val="008C6363"/>
    <w:rsid w:val="008C6419"/>
    <w:rsid w:val="008C71DF"/>
    <w:rsid w:val="008C78F4"/>
    <w:rsid w:val="008C7977"/>
    <w:rsid w:val="008D02EB"/>
    <w:rsid w:val="008D1DD7"/>
    <w:rsid w:val="008D33E6"/>
    <w:rsid w:val="008D50CC"/>
    <w:rsid w:val="008D694E"/>
    <w:rsid w:val="008D6DD2"/>
    <w:rsid w:val="008D6E48"/>
    <w:rsid w:val="008D6F4B"/>
    <w:rsid w:val="008D7D96"/>
    <w:rsid w:val="008D7DB7"/>
    <w:rsid w:val="008E048B"/>
    <w:rsid w:val="008E06C7"/>
    <w:rsid w:val="008E127E"/>
    <w:rsid w:val="008E2611"/>
    <w:rsid w:val="008E491B"/>
    <w:rsid w:val="008E4F15"/>
    <w:rsid w:val="008E5305"/>
    <w:rsid w:val="008E59EE"/>
    <w:rsid w:val="008E706D"/>
    <w:rsid w:val="008E7E26"/>
    <w:rsid w:val="008F0AB4"/>
    <w:rsid w:val="008F1234"/>
    <w:rsid w:val="008F270F"/>
    <w:rsid w:val="008F2C0B"/>
    <w:rsid w:val="008F2F40"/>
    <w:rsid w:val="008F4269"/>
    <w:rsid w:val="008F4CF2"/>
    <w:rsid w:val="008F5712"/>
    <w:rsid w:val="008F6BCB"/>
    <w:rsid w:val="008F75B2"/>
    <w:rsid w:val="009002DB"/>
    <w:rsid w:val="009005EE"/>
    <w:rsid w:val="00900737"/>
    <w:rsid w:val="0090152A"/>
    <w:rsid w:val="00902609"/>
    <w:rsid w:val="00902BDA"/>
    <w:rsid w:val="00902FEB"/>
    <w:rsid w:val="00903272"/>
    <w:rsid w:val="009032F5"/>
    <w:rsid w:val="00903C44"/>
    <w:rsid w:val="0090416A"/>
    <w:rsid w:val="00905292"/>
    <w:rsid w:val="00905E3C"/>
    <w:rsid w:val="0090645C"/>
    <w:rsid w:val="00907FC2"/>
    <w:rsid w:val="00910663"/>
    <w:rsid w:val="009109F8"/>
    <w:rsid w:val="00911274"/>
    <w:rsid w:val="00911918"/>
    <w:rsid w:val="00912619"/>
    <w:rsid w:val="0091359E"/>
    <w:rsid w:val="00913B4D"/>
    <w:rsid w:val="00916CE0"/>
    <w:rsid w:val="00917268"/>
    <w:rsid w:val="0092058C"/>
    <w:rsid w:val="00920860"/>
    <w:rsid w:val="00921402"/>
    <w:rsid w:val="0092460D"/>
    <w:rsid w:val="0093046B"/>
    <w:rsid w:val="009310EE"/>
    <w:rsid w:val="00931DCC"/>
    <w:rsid w:val="009346D9"/>
    <w:rsid w:val="00936AA1"/>
    <w:rsid w:val="00937EED"/>
    <w:rsid w:val="009424C9"/>
    <w:rsid w:val="00945125"/>
    <w:rsid w:val="00945DE4"/>
    <w:rsid w:val="00951B8F"/>
    <w:rsid w:val="009525C8"/>
    <w:rsid w:val="009541EA"/>
    <w:rsid w:val="0095618C"/>
    <w:rsid w:val="0095680E"/>
    <w:rsid w:val="009569DB"/>
    <w:rsid w:val="00956FC5"/>
    <w:rsid w:val="00957556"/>
    <w:rsid w:val="009600F7"/>
    <w:rsid w:val="009601C7"/>
    <w:rsid w:val="00960317"/>
    <w:rsid w:val="00961004"/>
    <w:rsid w:val="009620C8"/>
    <w:rsid w:val="00963264"/>
    <w:rsid w:val="0096333F"/>
    <w:rsid w:val="0096381C"/>
    <w:rsid w:val="009638BF"/>
    <w:rsid w:val="00964E85"/>
    <w:rsid w:val="0096583D"/>
    <w:rsid w:val="00966384"/>
    <w:rsid w:val="0097295D"/>
    <w:rsid w:val="009742BD"/>
    <w:rsid w:val="00974FC3"/>
    <w:rsid w:val="00975A8E"/>
    <w:rsid w:val="009770CB"/>
    <w:rsid w:val="00980FAA"/>
    <w:rsid w:val="00981677"/>
    <w:rsid w:val="009819EC"/>
    <w:rsid w:val="0098238B"/>
    <w:rsid w:val="009836B7"/>
    <w:rsid w:val="00986F5B"/>
    <w:rsid w:val="00990B44"/>
    <w:rsid w:val="00991324"/>
    <w:rsid w:val="009926F5"/>
    <w:rsid w:val="00992F3F"/>
    <w:rsid w:val="009930F4"/>
    <w:rsid w:val="00993D0F"/>
    <w:rsid w:val="0099521A"/>
    <w:rsid w:val="00996750"/>
    <w:rsid w:val="00997421"/>
    <w:rsid w:val="00997A8E"/>
    <w:rsid w:val="009A0723"/>
    <w:rsid w:val="009A1392"/>
    <w:rsid w:val="009A1F46"/>
    <w:rsid w:val="009A201F"/>
    <w:rsid w:val="009A22A5"/>
    <w:rsid w:val="009A2D8B"/>
    <w:rsid w:val="009A3986"/>
    <w:rsid w:val="009A3A1D"/>
    <w:rsid w:val="009A49C7"/>
    <w:rsid w:val="009A50A2"/>
    <w:rsid w:val="009A7C4B"/>
    <w:rsid w:val="009A7E76"/>
    <w:rsid w:val="009B0231"/>
    <w:rsid w:val="009B0831"/>
    <w:rsid w:val="009B0B6B"/>
    <w:rsid w:val="009B1527"/>
    <w:rsid w:val="009B2FE8"/>
    <w:rsid w:val="009B3869"/>
    <w:rsid w:val="009B4F8D"/>
    <w:rsid w:val="009B6DCD"/>
    <w:rsid w:val="009B774B"/>
    <w:rsid w:val="009B7C4B"/>
    <w:rsid w:val="009C0502"/>
    <w:rsid w:val="009C0F1C"/>
    <w:rsid w:val="009C149C"/>
    <w:rsid w:val="009C1BA2"/>
    <w:rsid w:val="009C229B"/>
    <w:rsid w:val="009C2785"/>
    <w:rsid w:val="009C3A6B"/>
    <w:rsid w:val="009C3E39"/>
    <w:rsid w:val="009C7EA5"/>
    <w:rsid w:val="009D09EE"/>
    <w:rsid w:val="009D0A85"/>
    <w:rsid w:val="009D21E3"/>
    <w:rsid w:val="009D23FE"/>
    <w:rsid w:val="009D2D3F"/>
    <w:rsid w:val="009D3432"/>
    <w:rsid w:val="009D3564"/>
    <w:rsid w:val="009D5185"/>
    <w:rsid w:val="009D5704"/>
    <w:rsid w:val="009D5912"/>
    <w:rsid w:val="009D78A4"/>
    <w:rsid w:val="009D7BAE"/>
    <w:rsid w:val="009E0D31"/>
    <w:rsid w:val="009E0E6D"/>
    <w:rsid w:val="009E1FD6"/>
    <w:rsid w:val="009E2008"/>
    <w:rsid w:val="009E26D3"/>
    <w:rsid w:val="009E2C40"/>
    <w:rsid w:val="009E3C0A"/>
    <w:rsid w:val="009E420C"/>
    <w:rsid w:val="009E4EF4"/>
    <w:rsid w:val="009E5929"/>
    <w:rsid w:val="009E6CA8"/>
    <w:rsid w:val="009E73C8"/>
    <w:rsid w:val="009E749B"/>
    <w:rsid w:val="009F1499"/>
    <w:rsid w:val="009F19A5"/>
    <w:rsid w:val="009F1E0A"/>
    <w:rsid w:val="009F209F"/>
    <w:rsid w:val="009F39C8"/>
    <w:rsid w:val="009F4614"/>
    <w:rsid w:val="009F4656"/>
    <w:rsid w:val="009F5727"/>
    <w:rsid w:val="009F6061"/>
    <w:rsid w:val="009F677B"/>
    <w:rsid w:val="00A00077"/>
    <w:rsid w:val="00A011C2"/>
    <w:rsid w:val="00A0228F"/>
    <w:rsid w:val="00A045A2"/>
    <w:rsid w:val="00A049AA"/>
    <w:rsid w:val="00A04BF7"/>
    <w:rsid w:val="00A0607C"/>
    <w:rsid w:val="00A0610E"/>
    <w:rsid w:val="00A061D7"/>
    <w:rsid w:val="00A06E75"/>
    <w:rsid w:val="00A073B5"/>
    <w:rsid w:val="00A10774"/>
    <w:rsid w:val="00A11A17"/>
    <w:rsid w:val="00A1266A"/>
    <w:rsid w:val="00A13A31"/>
    <w:rsid w:val="00A13FE0"/>
    <w:rsid w:val="00A15C8F"/>
    <w:rsid w:val="00A16827"/>
    <w:rsid w:val="00A17007"/>
    <w:rsid w:val="00A1785B"/>
    <w:rsid w:val="00A17B13"/>
    <w:rsid w:val="00A20716"/>
    <w:rsid w:val="00A2211C"/>
    <w:rsid w:val="00A23123"/>
    <w:rsid w:val="00A231D4"/>
    <w:rsid w:val="00A2351F"/>
    <w:rsid w:val="00A2359C"/>
    <w:rsid w:val="00A239D0"/>
    <w:rsid w:val="00A240E7"/>
    <w:rsid w:val="00A25208"/>
    <w:rsid w:val="00A25702"/>
    <w:rsid w:val="00A26AA5"/>
    <w:rsid w:val="00A270AA"/>
    <w:rsid w:val="00A2784C"/>
    <w:rsid w:val="00A27A53"/>
    <w:rsid w:val="00A27BC1"/>
    <w:rsid w:val="00A30951"/>
    <w:rsid w:val="00A30BDF"/>
    <w:rsid w:val="00A311BF"/>
    <w:rsid w:val="00A317E7"/>
    <w:rsid w:val="00A32D5F"/>
    <w:rsid w:val="00A4031B"/>
    <w:rsid w:val="00A4077A"/>
    <w:rsid w:val="00A40FA6"/>
    <w:rsid w:val="00A420CA"/>
    <w:rsid w:val="00A43200"/>
    <w:rsid w:val="00A44354"/>
    <w:rsid w:val="00A44FE1"/>
    <w:rsid w:val="00A452C6"/>
    <w:rsid w:val="00A46D47"/>
    <w:rsid w:val="00A478BD"/>
    <w:rsid w:val="00A5178B"/>
    <w:rsid w:val="00A518FD"/>
    <w:rsid w:val="00A51958"/>
    <w:rsid w:val="00A51FF2"/>
    <w:rsid w:val="00A5397D"/>
    <w:rsid w:val="00A54523"/>
    <w:rsid w:val="00A556D0"/>
    <w:rsid w:val="00A60B8A"/>
    <w:rsid w:val="00A61027"/>
    <w:rsid w:val="00A61357"/>
    <w:rsid w:val="00A64F3D"/>
    <w:rsid w:val="00A65B4E"/>
    <w:rsid w:val="00A67613"/>
    <w:rsid w:val="00A678EB"/>
    <w:rsid w:val="00A70446"/>
    <w:rsid w:val="00A706A0"/>
    <w:rsid w:val="00A71528"/>
    <w:rsid w:val="00A72DCF"/>
    <w:rsid w:val="00A73CFE"/>
    <w:rsid w:val="00A73DCD"/>
    <w:rsid w:val="00A73DCE"/>
    <w:rsid w:val="00A73F65"/>
    <w:rsid w:val="00A76087"/>
    <w:rsid w:val="00A77235"/>
    <w:rsid w:val="00A772D1"/>
    <w:rsid w:val="00A77842"/>
    <w:rsid w:val="00A77BF1"/>
    <w:rsid w:val="00A815CD"/>
    <w:rsid w:val="00A81F3B"/>
    <w:rsid w:val="00A82ABA"/>
    <w:rsid w:val="00A8568D"/>
    <w:rsid w:val="00A85B90"/>
    <w:rsid w:val="00A86F9C"/>
    <w:rsid w:val="00A87601"/>
    <w:rsid w:val="00A90742"/>
    <w:rsid w:val="00A91DB8"/>
    <w:rsid w:val="00A9307C"/>
    <w:rsid w:val="00A93850"/>
    <w:rsid w:val="00A96220"/>
    <w:rsid w:val="00A96947"/>
    <w:rsid w:val="00A96CD7"/>
    <w:rsid w:val="00A97109"/>
    <w:rsid w:val="00AA14FF"/>
    <w:rsid w:val="00AA1605"/>
    <w:rsid w:val="00AA1CD7"/>
    <w:rsid w:val="00AA231E"/>
    <w:rsid w:val="00AA3E31"/>
    <w:rsid w:val="00AA42FB"/>
    <w:rsid w:val="00AA4769"/>
    <w:rsid w:val="00AA5388"/>
    <w:rsid w:val="00AA5726"/>
    <w:rsid w:val="00AA583A"/>
    <w:rsid w:val="00AA5FF4"/>
    <w:rsid w:val="00AA7F7D"/>
    <w:rsid w:val="00AB0CD7"/>
    <w:rsid w:val="00AB0D97"/>
    <w:rsid w:val="00AB0EC3"/>
    <w:rsid w:val="00AB1A12"/>
    <w:rsid w:val="00AB3E8D"/>
    <w:rsid w:val="00AB421C"/>
    <w:rsid w:val="00AB4A45"/>
    <w:rsid w:val="00AB4C12"/>
    <w:rsid w:val="00AB6D78"/>
    <w:rsid w:val="00AC03E6"/>
    <w:rsid w:val="00AC1D90"/>
    <w:rsid w:val="00AC32FB"/>
    <w:rsid w:val="00AC3479"/>
    <w:rsid w:val="00AC3A9E"/>
    <w:rsid w:val="00AC4A5D"/>
    <w:rsid w:val="00AC5677"/>
    <w:rsid w:val="00AC5950"/>
    <w:rsid w:val="00AC5A6E"/>
    <w:rsid w:val="00AC796D"/>
    <w:rsid w:val="00AD11C8"/>
    <w:rsid w:val="00AD2DF5"/>
    <w:rsid w:val="00AD39C8"/>
    <w:rsid w:val="00AD4635"/>
    <w:rsid w:val="00AD5749"/>
    <w:rsid w:val="00AD592C"/>
    <w:rsid w:val="00AD6EFC"/>
    <w:rsid w:val="00AE24DC"/>
    <w:rsid w:val="00AE2621"/>
    <w:rsid w:val="00AE279F"/>
    <w:rsid w:val="00AE2F43"/>
    <w:rsid w:val="00AE30D0"/>
    <w:rsid w:val="00AE3395"/>
    <w:rsid w:val="00AE3A63"/>
    <w:rsid w:val="00AE3FEB"/>
    <w:rsid w:val="00AE4631"/>
    <w:rsid w:val="00AE5AF6"/>
    <w:rsid w:val="00AE7554"/>
    <w:rsid w:val="00AE7EBD"/>
    <w:rsid w:val="00AF0456"/>
    <w:rsid w:val="00AF048C"/>
    <w:rsid w:val="00AF053A"/>
    <w:rsid w:val="00AF0C6E"/>
    <w:rsid w:val="00AF2209"/>
    <w:rsid w:val="00AF2382"/>
    <w:rsid w:val="00AF2A03"/>
    <w:rsid w:val="00AF38A8"/>
    <w:rsid w:val="00AF4A10"/>
    <w:rsid w:val="00AF65AE"/>
    <w:rsid w:val="00AF6E98"/>
    <w:rsid w:val="00AF775E"/>
    <w:rsid w:val="00B002E5"/>
    <w:rsid w:val="00B00771"/>
    <w:rsid w:val="00B011FE"/>
    <w:rsid w:val="00B01ACB"/>
    <w:rsid w:val="00B0251A"/>
    <w:rsid w:val="00B02D9C"/>
    <w:rsid w:val="00B045F5"/>
    <w:rsid w:val="00B04658"/>
    <w:rsid w:val="00B11817"/>
    <w:rsid w:val="00B13881"/>
    <w:rsid w:val="00B15066"/>
    <w:rsid w:val="00B152F8"/>
    <w:rsid w:val="00B15ADC"/>
    <w:rsid w:val="00B1759E"/>
    <w:rsid w:val="00B1761C"/>
    <w:rsid w:val="00B17814"/>
    <w:rsid w:val="00B20445"/>
    <w:rsid w:val="00B20972"/>
    <w:rsid w:val="00B20C46"/>
    <w:rsid w:val="00B20FC4"/>
    <w:rsid w:val="00B22E5D"/>
    <w:rsid w:val="00B25615"/>
    <w:rsid w:val="00B26190"/>
    <w:rsid w:val="00B26D7C"/>
    <w:rsid w:val="00B279D2"/>
    <w:rsid w:val="00B27D80"/>
    <w:rsid w:val="00B302B2"/>
    <w:rsid w:val="00B31158"/>
    <w:rsid w:val="00B313B0"/>
    <w:rsid w:val="00B3156F"/>
    <w:rsid w:val="00B34616"/>
    <w:rsid w:val="00B3587E"/>
    <w:rsid w:val="00B35ED4"/>
    <w:rsid w:val="00B3742C"/>
    <w:rsid w:val="00B374D0"/>
    <w:rsid w:val="00B37985"/>
    <w:rsid w:val="00B416BD"/>
    <w:rsid w:val="00B417ED"/>
    <w:rsid w:val="00B418E6"/>
    <w:rsid w:val="00B44242"/>
    <w:rsid w:val="00B44682"/>
    <w:rsid w:val="00B4601F"/>
    <w:rsid w:val="00B462D4"/>
    <w:rsid w:val="00B46317"/>
    <w:rsid w:val="00B46FD5"/>
    <w:rsid w:val="00B476DE"/>
    <w:rsid w:val="00B478BB"/>
    <w:rsid w:val="00B478D9"/>
    <w:rsid w:val="00B47BEA"/>
    <w:rsid w:val="00B5018F"/>
    <w:rsid w:val="00B501EC"/>
    <w:rsid w:val="00B50420"/>
    <w:rsid w:val="00B50670"/>
    <w:rsid w:val="00B516BF"/>
    <w:rsid w:val="00B530DE"/>
    <w:rsid w:val="00B55858"/>
    <w:rsid w:val="00B55917"/>
    <w:rsid w:val="00B56472"/>
    <w:rsid w:val="00B572D6"/>
    <w:rsid w:val="00B60B7C"/>
    <w:rsid w:val="00B6185F"/>
    <w:rsid w:val="00B61FF5"/>
    <w:rsid w:val="00B637C0"/>
    <w:rsid w:val="00B6410A"/>
    <w:rsid w:val="00B650BF"/>
    <w:rsid w:val="00B66592"/>
    <w:rsid w:val="00B67348"/>
    <w:rsid w:val="00B67550"/>
    <w:rsid w:val="00B702BE"/>
    <w:rsid w:val="00B70B22"/>
    <w:rsid w:val="00B7241D"/>
    <w:rsid w:val="00B73637"/>
    <w:rsid w:val="00B74D03"/>
    <w:rsid w:val="00B74FA9"/>
    <w:rsid w:val="00B759A0"/>
    <w:rsid w:val="00B76156"/>
    <w:rsid w:val="00B7690A"/>
    <w:rsid w:val="00B76B56"/>
    <w:rsid w:val="00B77233"/>
    <w:rsid w:val="00B802B5"/>
    <w:rsid w:val="00B8030D"/>
    <w:rsid w:val="00B80AD1"/>
    <w:rsid w:val="00B83EBF"/>
    <w:rsid w:val="00B868BE"/>
    <w:rsid w:val="00B917B4"/>
    <w:rsid w:val="00B927B0"/>
    <w:rsid w:val="00B927C5"/>
    <w:rsid w:val="00B92C55"/>
    <w:rsid w:val="00B938B5"/>
    <w:rsid w:val="00B93926"/>
    <w:rsid w:val="00B94942"/>
    <w:rsid w:val="00B95065"/>
    <w:rsid w:val="00B959A3"/>
    <w:rsid w:val="00B96B92"/>
    <w:rsid w:val="00B9769C"/>
    <w:rsid w:val="00BA02A4"/>
    <w:rsid w:val="00BA24DB"/>
    <w:rsid w:val="00BA36B7"/>
    <w:rsid w:val="00BA462E"/>
    <w:rsid w:val="00BA47E1"/>
    <w:rsid w:val="00BA485F"/>
    <w:rsid w:val="00BA4CED"/>
    <w:rsid w:val="00BA53C9"/>
    <w:rsid w:val="00BB0559"/>
    <w:rsid w:val="00BB05A4"/>
    <w:rsid w:val="00BB07B2"/>
    <w:rsid w:val="00BB0BCC"/>
    <w:rsid w:val="00BB19D3"/>
    <w:rsid w:val="00BB338C"/>
    <w:rsid w:val="00BB45D4"/>
    <w:rsid w:val="00BB5A56"/>
    <w:rsid w:val="00BB5C0B"/>
    <w:rsid w:val="00BB64E0"/>
    <w:rsid w:val="00BB7615"/>
    <w:rsid w:val="00BC0586"/>
    <w:rsid w:val="00BC0CFF"/>
    <w:rsid w:val="00BC12D3"/>
    <w:rsid w:val="00BC3C96"/>
    <w:rsid w:val="00BC3F17"/>
    <w:rsid w:val="00BC5AED"/>
    <w:rsid w:val="00BC618B"/>
    <w:rsid w:val="00BC6491"/>
    <w:rsid w:val="00BC775E"/>
    <w:rsid w:val="00BD00C6"/>
    <w:rsid w:val="00BD3229"/>
    <w:rsid w:val="00BD5778"/>
    <w:rsid w:val="00BD6868"/>
    <w:rsid w:val="00BE1FD5"/>
    <w:rsid w:val="00BE40B4"/>
    <w:rsid w:val="00BE462A"/>
    <w:rsid w:val="00BE47AF"/>
    <w:rsid w:val="00BE5E22"/>
    <w:rsid w:val="00BE7691"/>
    <w:rsid w:val="00BE7924"/>
    <w:rsid w:val="00BE7E94"/>
    <w:rsid w:val="00BF0161"/>
    <w:rsid w:val="00BF04E8"/>
    <w:rsid w:val="00BF1624"/>
    <w:rsid w:val="00BF3733"/>
    <w:rsid w:val="00BF52FB"/>
    <w:rsid w:val="00BF79F7"/>
    <w:rsid w:val="00BF7B82"/>
    <w:rsid w:val="00BF7DE0"/>
    <w:rsid w:val="00C0162C"/>
    <w:rsid w:val="00C01BB4"/>
    <w:rsid w:val="00C01D27"/>
    <w:rsid w:val="00C03DF7"/>
    <w:rsid w:val="00C0523B"/>
    <w:rsid w:val="00C0597F"/>
    <w:rsid w:val="00C07EDF"/>
    <w:rsid w:val="00C10768"/>
    <w:rsid w:val="00C10771"/>
    <w:rsid w:val="00C10A98"/>
    <w:rsid w:val="00C11E67"/>
    <w:rsid w:val="00C126F0"/>
    <w:rsid w:val="00C12B00"/>
    <w:rsid w:val="00C12BFC"/>
    <w:rsid w:val="00C13A08"/>
    <w:rsid w:val="00C13E15"/>
    <w:rsid w:val="00C149D3"/>
    <w:rsid w:val="00C14CFF"/>
    <w:rsid w:val="00C150CF"/>
    <w:rsid w:val="00C15F6E"/>
    <w:rsid w:val="00C16E36"/>
    <w:rsid w:val="00C21567"/>
    <w:rsid w:val="00C2186A"/>
    <w:rsid w:val="00C21D01"/>
    <w:rsid w:val="00C21D98"/>
    <w:rsid w:val="00C23BF2"/>
    <w:rsid w:val="00C24E55"/>
    <w:rsid w:val="00C2530C"/>
    <w:rsid w:val="00C2559D"/>
    <w:rsid w:val="00C257AE"/>
    <w:rsid w:val="00C25C8C"/>
    <w:rsid w:val="00C27018"/>
    <w:rsid w:val="00C32766"/>
    <w:rsid w:val="00C3636A"/>
    <w:rsid w:val="00C36449"/>
    <w:rsid w:val="00C37126"/>
    <w:rsid w:val="00C37C52"/>
    <w:rsid w:val="00C41C19"/>
    <w:rsid w:val="00C454BA"/>
    <w:rsid w:val="00C4757F"/>
    <w:rsid w:val="00C47A9C"/>
    <w:rsid w:val="00C47F0E"/>
    <w:rsid w:val="00C50BA1"/>
    <w:rsid w:val="00C5110A"/>
    <w:rsid w:val="00C51361"/>
    <w:rsid w:val="00C517A1"/>
    <w:rsid w:val="00C52932"/>
    <w:rsid w:val="00C52BC6"/>
    <w:rsid w:val="00C5331F"/>
    <w:rsid w:val="00C55FC1"/>
    <w:rsid w:val="00C5605B"/>
    <w:rsid w:val="00C56131"/>
    <w:rsid w:val="00C60752"/>
    <w:rsid w:val="00C61B33"/>
    <w:rsid w:val="00C634FB"/>
    <w:rsid w:val="00C636CC"/>
    <w:rsid w:val="00C63B18"/>
    <w:rsid w:val="00C6477E"/>
    <w:rsid w:val="00C65093"/>
    <w:rsid w:val="00C653A4"/>
    <w:rsid w:val="00C66EA4"/>
    <w:rsid w:val="00C70567"/>
    <w:rsid w:val="00C70808"/>
    <w:rsid w:val="00C73E5A"/>
    <w:rsid w:val="00C744A0"/>
    <w:rsid w:val="00C74B59"/>
    <w:rsid w:val="00C74BE8"/>
    <w:rsid w:val="00C751B4"/>
    <w:rsid w:val="00C751DF"/>
    <w:rsid w:val="00C80547"/>
    <w:rsid w:val="00C805F2"/>
    <w:rsid w:val="00C812C2"/>
    <w:rsid w:val="00C8229F"/>
    <w:rsid w:val="00C85618"/>
    <w:rsid w:val="00C85960"/>
    <w:rsid w:val="00C861B7"/>
    <w:rsid w:val="00C866EC"/>
    <w:rsid w:val="00C867FE"/>
    <w:rsid w:val="00C904D9"/>
    <w:rsid w:val="00C92104"/>
    <w:rsid w:val="00C92743"/>
    <w:rsid w:val="00C9286F"/>
    <w:rsid w:val="00C9326B"/>
    <w:rsid w:val="00C93F0F"/>
    <w:rsid w:val="00C942A7"/>
    <w:rsid w:val="00C94B15"/>
    <w:rsid w:val="00C95FCB"/>
    <w:rsid w:val="00C9638A"/>
    <w:rsid w:val="00C96C44"/>
    <w:rsid w:val="00CA218E"/>
    <w:rsid w:val="00CA49C7"/>
    <w:rsid w:val="00CA594A"/>
    <w:rsid w:val="00CA5C7E"/>
    <w:rsid w:val="00CA6181"/>
    <w:rsid w:val="00CA6237"/>
    <w:rsid w:val="00CA77B7"/>
    <w:rsid w:val="00CB006C"/>
    <w:rsid w:val="00CB12BE"/>
    <w:rsid w:val="00CB26CD"/>
    <w:rsid w:val="00CB34DC"/>
    <w:rsid w:val="00CB3ADD"/>
    <w:rsid w:val="00CB3B5A"/>
    <w:rsid w:val="00CB4BD4"/>
    <w:rsid w:val="00CB4E55"/>
    <w:rsid w:val="00CB56F1"/>
    <w:rsid w:val="00CB64E4"/>
    <w:rsid w:val="00CC27FE"/>
    <w:rsid w:val="00CC311F"/>
    <w:rsid w:val="00CC3E9C"/>
    <w:rsid w:val="00CC48CD"/>
    <w:rsid w:val="00CC4EDB"/>
    <w:rsid w:val="00CC5EC7"/>
    <w:rsid w:val="00CC70A3"/>
    <w:rsid w:val="00CC749C"/>
    <w:rsid w:val="00CD06AE"/>
    <w:rsid w:val="00CD10AE"/>
    <w:rsid w:val="00CD18E4"/>
    <w:rsid w:val="00CD2144"/>
    <w:rsid w:val="00CD2E31"/>
    <w:rsid w:val="00CD3984"/>
    <w:rsid w:val="00CD45AE"/>
    <w:rsid w:val="00CD45CD"/>
    <w:rsid w:val="00CD5B2E"/>
    <w:rsid w:val="00CD5F38"/>
    <w:rsid w:val="00CD6127"/>
    <w:rsid w:val="00CD69E1"/>
    <w:rsid w:val="00CE258F"/>
    <w:rsid w:val="00CE354E"/>
    <w:rsid w:val="00CE3FD2"/>
    <w:rsid w:val="00CE464A"/>
    <w:rsid w:val="00CE4B56"/>
    <w:rsid w:val="00CE4E1D"/>
    <w:rsid w:val="00CE6053"/>
    <w:rsid w:val="00CF0727"/>
    <w:rsid w:val="00CF39F9"/>
    <w:rsid w:val="00CF3A26"/>
    <w:rsid w:val="00CF4B52"/>
    <w:rsid w:val="00CF5E3F"/>
    <w:rsid w:val="00CF63B6"/>
    <w:rsid w:val="00CF66CA"/>
    <w:rsid w:val="00CF6A48"/>
    <w:rsid w:val="00CF6E87"/>
    <w:rsid w:val="00CF7C8E"/>
    <w:rsid w:val="00D00A49"/>
    <w:rsid w:val="00D041BD"/>
    <w:rsid w:val="00D055EE"/>
    <w:rsid w:val="00D05862"/>
    <w:rsid w:val="00D05DAA"/>
    <w:rsid w:val="00D06567"/>
    <w:rsid w:val="00D12120"/>
    <w:rsid w:val="00D12802"/>
    <w:rsid w:val="00D12F43"/>
    <w:rsid w:val="00D1392F"/>
    <w:rsid w:val="00D144DD"/>
    <w:rsid w:val="00D1488C"/>
    <w:rsid w:val="00D14EE6"/>
    <w:rsid w:val="00D15C26"/>
    <w:rsid w:val="00D1630E"/>
    <w:rsid w:val="00D17640"/>
    <w:rsid w:val="00D201B9"/>
    <w:rsid w:val="00D2193E"/>
    <w:rsid w:val="00D21F4C"/>
    <w:rsid w:val="00D223B2"/>
    <w:rsid w:val="00D22FB5"/>
    <w:rsid w:val="00D23080"/>
    <w:rsid w:val="00D23370"/>
    <w:rsid w:val="00D239AF"/>
    <w:rsid w:val="00D239D5"/>
    <w:rsid w:val="00D23B3D"/>
    <w:rsid w:val="00D24653"/>
    <w:rsid w:val="00D25ADD"/>
    <w:rsid w:val="00D25C51"/>
    <w:rsid w:val="00D25DC7"/>
    <w:rsid w:val="00D273F0"/>
    <w:rsid w:val="00D3044B"/>
    <w:rsid w:val="00D3081C"/>
    <w:rsid w:val="00D32CBA"/>
    <w:rsid w:val="00D339D9"/>
    <w:rsid w:val="00D35CB0"/>
    <w:rsid w:val="00D360E0"/>
    <w:rsid w:val="00D40114"/>
    <w:rsid w:val="00D42EA7"/>
    <w:rsid w:val="00D43FB5"/>
    <w:rsid w:val="00D440BB"/>
    <w:rsid w:val="00D445D8"/>
    <w:rsid w:val="00D44ADD"/>
    <w:rsid w:val="00D45717"/>
    <w:rsid w:val="00D46591"/>
    <w:rsid w:val="00D47C69"/>
    <w:rsid w:val="00D53716"/>
    <w:rsid w:val="00D54872"/>
    <w:rsid w:val="00D548D3"/>
    <w:rsid w:val="00D552B8"/>
    <w:rsid w:val="00D55D5B"/>
    <w:rsid w:val="00D55F8A"/>
    <w:rsid w:val="00D5632D"/>
    <w:rsid w:val="00D57C0B"/>
    <w:rsid w:val="00D61564"/>
    <w:rsid w:val="00D62033"/>
    <w:rsid w:val="00D6262F"/>
    <w:rsid w:val="00D6334F"/>
    <w:rsid w:val="00D63FD2"/>
    <w:rsid w:val="00D64AFD"/>
    <w:rsid w:val="00D6646C"/>
    <w:rsid w:val="00D6692F"/>
    <w:rsid w:val="00D675AB"/>
    <w:rsid w:val="00D71BD9"/>
    <w:rsid w:val="00D73120"/>
    <w:rsid w:val="00D73744"/>
    <w:rsid w:val="00D7383E"/>
    <w:rsid w:val="00D73860"/>
    <w:rsid w:val="00D73CB8"/>
    <w:rsid w:val="00D74E02"/>
    <w:rsid w:val="00D75DC7"/>
    <w:rsid w:val="00D77B1A"/>
    <w:rsid w:val="00D80516"/>
    <w:rsid w:val="00D81F8D"/>
    <w:rsid w:val="00D83456"/>
    <w:rsid w:val="00D83B3C"/>
    <w:rsid w:val="00D8468D"/>
    <w:rsid w:val="00D85C5C"/>
    <w:rsid w:val="00D86409"/>
    <w:rsid w:val="00D9158F"/>
    <w:rsid w:val="00D91EFE"/>
    <w:rsid w:val="00D93862"/>
    <w:rsid w:val="00D93FDF"/>
    <w:rsid w:val="00D94701"/>
    <w:rsid w:val="00D94D9F"/>
    <w:rsid w:val="00D95F47"/>
    <w:rsid w:val="00D962CC"/>
    <w:rsid w:val="00D96BE3"/>
    <w:rsid w:val="00D96E35"/>
    <w:rsid w:val="00D96F5D"/>
    <w:rsid w:val="00D97149"/>
    <w:rsid w:val="00D97C03"/>
    <w:rsid w:val="00DA08D2"/>
    <w:rsid w:val="00DA1545"/>
    <w:rsid w:val="00DA1F37"/>
    <w:rsid w:val="00DA22D3"/>
    <w:rsid w:val="00DA532C"/>
    <w:rsid w:val="00DA6B76"/>
    <w:rsid w:val="00DA722A"/>
    <w:rsid w:val="00DA7FCF"/>
    <w:rsid w:val="00DB2BE4"/>
    <w:rsid w:val="00DB3302"/>
    <w:rsid w:val="00DB3703"/>
    <w:rsid w:val="00DB46B9"/>
    <w:rsid w:val="00DB4E73"/>
    <w:rsid w:val="00DB55F8"/>
    <w:rsid w:val="00DB5798"/>
    <w:rsid w:val="00DB5906"/>
    <w:rsid w:val="00DB6563"/>
    <w:rsid w:val="00DB687B"/>
    <w:rsid w:val="00DB7CE9"/>
    <w:rsid w:val="00DC1150"/>
    <w:rsid w:val="00DC2F59"/>
    <w:rsid w:val="00DC3200"/>
    <w:rsid w:val="00DC3A30"/>
    <w:rsid w:val="00DC49E2"/>
    <w:rsid w:val="00DC4E34"/>
    <w:rsid w:val="00DC7FBB"/>
    <w:rsid w:val="00DD0CF9"/>
    <w:rsid w:val="00DD13DE"/>
    <w:rsid w:val="00DD16B8"/>
    <w:rsid w:val="00DD31C6"/>
    <w:rsid w:val="00DD32EA"/>
    <w:rsid w:val="00DD5B90"/>
    <w:rsid w:val="00DD6497"/>
    <w:rsid w:val="00DD752D"/>
    <w:rsid w:val="00DD7B95"/>
    <w:rsid w:val="00DE01AB"/>
    <w:rsid w:val="00DE02D0"/>
    <w:rsid w:val="00DE03EE"/>
    <w:rsid w:val="00DE0876"/>
    <w:rsid w:val="00DE0995"/>
    <w:rsid w:val="00DE0D48"/>
    <w:rsid w:val="00DE0E75"/>
    <w:rsid w:val="00DE129D"/>
    <w:rsid w:val="00DE1A4E"/>
    <w:rsid w:val="00DE35D9"/>
    <w:rsid w:val="00DE4530"/>
    <w:rsid w:val="00DE4864"/>
    <w:rsid w:val="00DE4D1D"/>
    <w:rsid w:val="00DE7E3E"/>
    <w:rsid w:val="00DF0A0A"/>
    <w:rsid w:val="00DF0E3D"/>
    <w:rsid w:val="00DF1587"/>
    <w:rsid w:val="00DF2838"/>
    <w:rsid w:val="00DF388B"/>
    <w:rsid w:val="00DF3BB0"/>
    <w:rsid w:val="00DF4188"/>
    <w:rsid w:val="00DF4A61"/>
    <w:rsid w:val="00DF5A8A"/>
    <w:rsid w:val="00DF6900"/>
    <w:rsid w:val="00DF708F"/>
    <w:rsid w:val="00DF7B46"/>
    <w:rsid w:val="00E00B1F"/>
    <w:rsid w:val="00E00B97"/>
    <w:rsid w:val="00E01FD7"/>
    <w:rsid w:val="00E02033"/>
    <w:rsid w:val="00E0225C"/>
    <w:rsid w:val="00E02354"/>
    <w:rsid w:val="00E02F50"/>
    <w:rsid w:val="00E042C2"/>
    <w:rsid w:val="00E044F9"/>
    <w:rsid w:val="00E05874"/>
    <w:rsid w:val="00E06FB4"/>
    <w:rsid w:val="00E07DCA"/>
    <w:rsid w:val="00E10CC7"/>
    <w:rsid w:val="00E118EB"/>
    <w:rsid w:val="00E12B67"/>
    <w:rsid w:val="00E12CFA"/>
    <w:rsid w:val="00E17757"/>
    <w:rsid w:val="00E2160B"/>
    <w:rsid w:val="00E228B3"/>
    <w:rsid w:val="00E23749"/>
    <w:rsid w:val="00E25716"/>
    <w:rsid w:val="00E25EF8"/>
    <w:rsid w:val="00E277EF"/>
    <w:rsid w:val="00E27D07"/>
    <w:rsid w:val="00E303F8"/>
    <w:rsid w:val="00E307BF"/>
    <w:rsid w:val="00E30ADD"/>
    <w:rsid w:val="00E31F5D"/>
    <w:rsid w:val="00E3216D"/>
    <w:rsid w:val="00E32AE1"/>
    <w:rsid w:val="00E33C1B"/>
    <w:rsid w:val="00E3487E"/>
    <w:rsid w:val="00E350D8"/>
    <w:rsid w:val="00E3559A"/>
    <w:rsid w:val="00E357B1"/>
    <w:rsid w:val="00E36393"/>
    <w:rsid w:val="00E40FE2"/>
    <w:rsid w:val="00E413CA"/>
    <w:rsid w:val="00E43EF8"/>
    <w:rsid w:val="00E4551A"/>
    <w:rsid w:val="00E46AF2"/>
    <w:rsid w:val="00E46EB0"/>
    <w:rsid w:val="00E50404"/>
    <w:rsid w:val="00E50490"/>
    <w:rsid w:val="00E505CD"/>
    <w:rsid w:val="00E50DC3"/>
    <w:rsid w:val="00E51058"/>
    <w:rsid w:val="00E51476"/>
    <w:rsid w:val="00E516BE"/>
    <w:rsid w:val="00E52EF3"/>
    <w:rsid w:val="00E52F84"/>
    <w:rsid w:val="00E559F1"/>
    <w:rsid w:val="00E566A7"/>
    <w:rsid w:val="00E6065A"/>
    <w:rsid w:val="00E61707"/>
    <w:rsid w:val="00E623BB"/>
    <w:rsid w:val="00E6458C"/>
    <w:rsid w:val="00E64DEB"/>
    <w:rsid w:val="00E714B2"/>
    <w:rsid w:val="00E738FA"/>
    <w:rsid w:val="00E73A08"/>
    <w:rsid w:val="00E748A3"/>
    <w:rsid w:val="00E74972"/>
    <w:rsid w:val="00E7613D"/>
    <w:rsid w:val="00E77A4E"/>
    <w:rsid w:val="00E802D7"/>
    <w:rsid w:val="00E80F0E"/>
    <w:rsid w:val="00E80F6C"/>
    <w:rsid w:val="00E8172A"/>
    <w:rsid w:val="00E81C03"/>
    <w:rsid w:val="00E85465"/>
    <w:rsid w:val="00E8548A"/>
    <w:rsid w:val="00E86EAC"/>
    <w:rsid w:val="00E873FB"/>
    <w:rsid w:val="00E87B9C"/>
    <w:rsid w:val="00E912CA"/>
    <w:rsid w:val="00E912D8"/>
    <w:rsid w:val="00E918BE"/>
    <w:rsid w:val="00E91B0C"/>
    <w:rsid w:val="00E92787"/>
    <w:rsid w:val="00E95267"/>
    <w:rsid w:val="00E97324"/>
    <w:rsid w:val="00EA0CB4"/>
    <w:rsid w:val="00EA0E9F"/>
    <w:rsid w:val="00EA5ED2"/>
    <w:rsid w:val="00EA6DCD"/>
    <w:rsid w:val="00EA70CF"/>
    <w:rsid w:val="00EB0585"/>
    <w:rsid w:val="00EB4892"/>
    <w:rsid w:val="00EB6027"/>
    <w:rsid w:val="00EB655C"/>
    <w:rsid w:val="00EB6D09"/>
    <w:rsid w:val="00EB77D2"/>
    <w:rsid w:val="00EB7FE4"/>
    <w:rsid w:val="00EC2206"/>
    <w:rsid w:val="00EC38A3"/>
    <w:rsid w:val="00EC445A"/>
    <w:rsid w:val="00EC47A2"/>
    <w:rsid w:val="00EC5802"/>
    <w:rsid w:val="00EC5F1D"/>
    <w:rsid w:val="00EC6306"/>
    <w:rsid w:val="00EC6720"/>
    <w:rsid w:val="00EC6822"/>
    <w:rsid w:val="00EC6C16"/>
    <w:rsid w:val="00EC741D"/>
    <w:rsid w:val="00EC78E3"/>
    <w:rsid w:val="00EC799B"/>
    <w:rsid w:val="00ED1172"/>
    <w:rsid w:val="00ED1B1D"/>
    <w:rsid w:val="00ED2669"/>
    <w:rsid w:val="00ED2D50"/>
    <w:rsid w:val="00ED5AF7"/>
    <w:rsid w:val="00ED7C55"/>
    <w:rsid w:val="00ED7FA6"/>
    <w:rsid w:val="00EE0019"/>
    <w:rsid w:val="00EE01B0"/>
    <w:rsid w:val="00EE0260"/>
    <w:rsid w:val="00EE3662"/>
    <w:rsid w:val="00EE417F"/>
    <w:rsid w:val="00EE4DCB"/>
    <w:rsid w:val="00EE4EAB"/>
    <w:rsid w:val="00EE6306"/>
    <w:rsid w:val="00EE6347"/>
    <w:rsid w:val="00EE6A44"/>
    <w:rsid w:val="00EE73CD"/>
    <w:rsid w:val="00EE7E02"/>
    <w:rsid w:val="00EF0E4C"/>
    <w:rsid w:val="00EF1383"/>
    <w:rsid w:val="00EF1627"/>
    <w:rsid w:val="00EF32F8"/>
    <w:rsid w:val="00EF38F5"/>
    <w:rsid w:val="00EF43BE"/>
    <w:rsid w:val="00EF5A6A"/>
    <w:rsid w:val="00EF7141"/>
    <w:rsid w:val="00EF74D4"/>
    <w:rsid w:val="00EF7A23"/>
    <w:rsid w:val="00F0017C"/>
    <w:rsid w:val="00F00A5D"/>
    <w:rsid w:val="00F00C5F"/>
    <w:rsid w:val="00F00CFC"/>
    <w:rsid w:val="00F00EBD"/>
    <w:rsid w:val="00F0107C"/>
    <w:rsid w:val="00F0171B"/>
    <w:rsid w:val="00F03001"/>
    <w:rsid w:val="00F0438C"/>
    <w:rsid w:val="00F0484A"/>
    <w:rsid w:val="00F04C24"/>
    <w:rsid w:val="00F04D0B"/>
    <w:rsid w:val="00F06949"/>
    <w:rsid w:val="00F07D1C"/>
    <w:rsid w:val="00F1299B"/>
    <w:rsid w:val="00F1355A"/>
    <w:rsid w:val="00F143AA"/>
    <w:rsid w:val="00F144D3"/>
    <w:rsid w:val="00F17011"/>
    <w:rsid w:val="00F177DA"/>
    <w:rsid w:val="00F17EC0"/>
    <w:rsid w:val="00F20733"/>
    <w:rsid w:val="00F20F81"/>
    <w:rsid w:val="00F21029"/>
    <w:rsid w:val="00F21BBB"/>
    <w:rsid w:val="00F21FC1"/>
    <w:rsid w:val="00F22961"/>
    <w:rsid w:val="00F22C2A"/>
    <w:rsid w:val="00F24216"/>
    <w:rsid w:val="00F24BCB"/>
    <w:rsid w:val="00F2538B"/>
    <w:rsid w:val="00F25C9B"/>
    <w:rsid w:val="00F26511"/>
    <w:rsid w:val="00F26B81"/>
    <w:rsid w:val="00F27B63"/>
    <w:rsid w:val="00F31570"/>
    <w:rsid w:val="00F3293A"/>
    <w:rsid w:val="00F3402C"/>
    <w:rsid w:val="00F34741"/>
    <w:rsid w:val="00F36293"/>
    <w:rsid w:val="00F363EF"/>
    <w:rsid w:val="00F36950"/>
    <w:rsid w:val="00F40F5C"/>
    <w:rsid w:val="00F442D9"/>
    <w:rsid w:val="00F44D07"/>
    <w:rsid w:val="00F45CA7"/>
    <w:rsid w:val="00F47933"/>
    <w:rsid w:val="00F47F88"/>
    <w:rsid w:val="00F5171D"/>
    <w:rsid w:val="00F51820"/>
    <w:rsid w:val="00F518EC"/>
    <w:rsid w:val="00F5190C"/>
    <w:rsid w:val="00F52B0B"/>
    <w:rsid w:val="00F531AF"/>
    <w:rsid w:val="00F53F33"/>
    <w:rsid w:val="00F54A6B"/>
    <w:rsid w:val="00F55325"/>
    <w:rsid w:val="00F558FD"/>
    <w:rsid w:val="00F571C2"/>
    <w:rsid w:val="00F57470"/>
    <w:rsid w:val="00F601C0"/>
    <w:rsid w:val="00F623A4"/>
    <w:rsid w:val="00F62496"/>
    <w:rsid w:val="00F643F3"/>
    <w:rsid w:val="00F64B51"/>
    <w:rsid w:val="00F6618F"/>
    <w:rsid w:val="00F67B75"/>
    <w:rsid w:val="00F7059E"/>
    <w:rsid w:val="00F718E5"/>
    <w:rsid w:val="00F72D9A"/>
    <w:rsid w:val="00F73C05"/>
    <w:rsid w:val="00F75862"/>
    <w:rsid w:val="00F7734B"/>
    <w:rsid w:val="00F8065E"/>
    <w:rsid w:val="00F82F6D"/>
    <w:rsid w:val="00F8337A"/>
    <w:rsid w:val="00F83CA9"/>
    <w:rsid w:val="00F847E0"/>
    <w:rsid w:val="00F85BCE"/>
    <w:rsid w:val="00F90420"/>
    <w:rsid w:val="00F914C8"/>
    <w:rsid w:val="00F918FB"/>
    <w:rsid w:val="00F91C1F"/>
    <w:rsid w:val="00F93EC5"/>
    <w:rsid w:val="00F94442"/>
    <w:rsid w:val="00F95B71"/>
    <w:rsid w:val="00F974A8"/>
    <w:rsid w:val="00F97C7A"/>
    <w:rsid w:val="00FA044B"/>
    <w:rsid w:val="00FA0D9A"/>
    <w:rsid w:val="00FA17FA"/>
    <w:rsid w:val="00FA1873"/>
    <w:rsid w:val="00FA33A6"/>
    <w:rsid w:val="00FA4C88"/>
    <w:rsid w:val="00FA5098"/>
    <w:rsid w:val="00FA647A"/>
    <w:rsid w:val="00FA679C"/>
    <w:rsid w:val="00FA70A1"/>
    <w:rsid w:val="00FA73B0"/>
    <w:rsid w:val="00FB06F2"/>
    <w:rsid w:val="00FB106A"/>
    <w:rsid w:val="00FB115E"/>
    <w:rsid w:val="00FB1969"/>
    <w:rsid w:val="00FB4571"/>
    <w:rsid w:val="00FB4B3C"/>
    <w:rsid w:val="00FB4D66"/>
    <w:rsid w:val="00FB4DA6"/>
    <w:rsid w:val="00FB5A93"/>
    <w:rsid w:val="00FB5CFE"/>
    <w:rsid w:val="00FB6194"/>
    <w:rsid w:val="00FB653B"/>
    <w:rsid w:val="00FB6CED"/>
    <w:rsid w:val="00FB7ECD"/>
    <w:rsid w:val="00FC1ECA"/>
    <w:rsid w:val="00FC5CE1"/>
    <w:rsid w:val="00FC7131"/>
    <w:rsid w:val="00FC71A3"/>
    <w:rsid w:val="00FC753F"/>
    <w:rsid w:val="00FD02F9"/>
    <w:rsid w:val="00FD2D96"/>
    <w:rsid w:val="00FD2F5C"/>
    <w:rsid w:val="00FD3DB2"/>
    <w:rsid w:val="00FD4ECC"/>
    <w:rsid w:val="00FD6435"/>
    <w:rsid w:val="00FD6998"/>
    <w:rsid w:val="00FD7FA6"/>
    <w:rsid w:val="00FE0ABE"/>
    <w:rsid w:val="00FE2C7A"/>
    <w:rsid w:val="00FE414B"/>
    <w:rsid w:val="00FE4B40"/>
    <w:rsid w:val="00FE4C50"/>
    <w:rsid w:val="00FE6642"/>
    <w:rsid w:val="00FE7028"/>
    <w:rsid w:val="00FE7765"/>
    <w:rsid w:val="00FF0579"/>
    <w:rsid w:val="00FF2E39"/>
    <w:rsid w:val="00FF380E"/>
    <w:rsid w:val="00FF40D3"/>
    <w:rsid w:val="00FF6907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e">
    <w:name w:val="Normal"/>
    <w:qFormat/>
    <w:rsid w:val="006A35F7"/>
    <w:pPr>
      <w:suppressAutoHyphens/>
      <w:spacing w:before="60" w:after="60"/>
      <w:jc w:val="both"/>
    </w:pPr>
    <w:rPr>
      <w:rFonts w:ascii="Arial" w:hAnsi="Arial"/>
      <w:lang w:eastAsia="ar-SA"/>
    </w:rPr>
  </w:style>
  <w:style w:type="paragraph" w:styleId="Titolo1">
    <w:name w:val="heading 1"/>
    <w:aliases w:val="Capitolo + 9 pt,Non Grassetto,Sinistro:  -0,25 cm,Destro -0 cm,H1,t1,Titolo capitolo,Capitolo,HEADING 1,Head 1,Head 11,Head 12,Head 111,Head 13,Head 112,Head 14,Head 113,Head 15,Head 114,Head 16,Head 115,Head 17,Head 116,Head 18,Head 117,1,h1"/>
    <w:basedOn w:val="Normale"/>
    <w:next w:val="Normale"/>
    <w:link w:val="Titolo1Carattere"/>
    <w:qFormat/>
    <w:rsid w:val="00DC3200"/>
    <w:pPr>
      <w:keepNext/>
      <w:keepLines/>
      <w:pageBreakBefore/>
      <w:numPr>
        <w:numId w:val="19"/>
      </w:numPr>
      <w:pBdr>
        <w:top w:val="single" w:sz="4" w:space="7" w:color="333333"/>
      </w:pBdr>
      <w:shd w:val="clear" w:color="auto" w:fill="FFFFFF"/>
      <w:spacing w:before="360" w:after="240"/>
      <w:jc w:val="left"/>
      <w:outlineLvl w:val="0"/>
    </w:pPr>
    <w:rPr>
      <w:b/>
      <w:sz w:val="24"/>
      <w:szCs w:val="24"/>
    </w:rPr>
  </w:style>
  <w:style w:type="paragraph" w:styleId="Titolo2">
    <w:name w:val="heading 2"/>
    <w:aliases w:val="CAPITOLO,H2,Heading 2 Hidden,t2,2,h2,l2,ITT t2,Chapter Title,Arial 12 Fett Kursiv,Heading new,(Alt+2),Attribute Heading 2,Attribute Heading 21,H21,H22,H23,H211,H221,H24,H212,H222,H231,H2111,H2211,H25,H213,H223,H232,H2112,H2212,H26,H214,H224,T"/>
    <w:basedOn w:val="Normale"/>
    <w:next w:val="Normale"/>
    <w:link w:val="Titolo2Carattere"/>
    <w:qFormat/>
    <w:rsid w:val="000776EE"/>
    <w:pPr>
      <w:keepNext/>
      <w:keepLines/>
      <w:numPr>
        <w:ilvl w:val="1"/>
        <w:numId w:val="19"/>
      </w:numPr>
      <w:spacing w:before="360" w:after="120"/>
      <w:jc w:val="left"/>
      <w:outlineLvl w:val="1"/>
    </w:pPr>
    <w:rPr>
      <w:rFonts w:cs="Arial"/>
      <w:b/>
      <w:sz w:val="22"/>
      <w:szCs w:val="22"/>
    </w:rPr>
  </w:style>
  <w:style w:type="paragraph" w:styleId="Titolo3">
    <w:name w:val="heading 3"/>
    <w:aliases w:val="§,Titolo Fab (3),t3,h3,H3,3,h31,h32,h33,h34,h35,h36,h37,h38,h39,h310,h311,h312,h313,h314,l3,Arial 12 Fett,1.2.3.,e,OdsKap3,3 bullet,b,SECOND,Second,BLANK2,4 bullet,bdullet,3heading,HHHeading,H31,H32,H33,H311,H34,H312,H321,H331,H3111,H35,H313"/>
    <w:basedOn w:val="Normale"/>
    <w:next w:val="Normale"/>
    <w:link w:val="Titolo3Carattere"/>
    <w:qFormat/>
    <w:rsid w:val="002F62E6"/>
    <w:pPr>
      <w:keepNext/>
      <w:keepLines/>
      <w:numPr>
        <w:ilvl w:val="2"/>
        <w:numId w:val="19"/>
      </w:numPr>
      <w:spacing w:before="240" w:after="120"/>
      <w:jc w:val="left"/>
      <w:outlineLvl w:val="2"/>
    </w:pPr>
    <w:rPr>
      <w:b/>
    </w:rPr>
  </w:style>
  <w:style w:type="paragraph" w:styleId="Titolo4">
    <w:name w:val="heading 4"/>
    <w:aliases w:val="H4,h4,t4,titolo 4,H4-Heading4,Heading 4 Char,First Subheading,Tempo Heading 4,a.,Heading 4 Char1,Heading 4 Char Char,Heading 4 Char1 Char Char,Heading 4 Char Char Char Char,Heading 4 Char1 Char Char Char Char,H4 Char1 Char Char Char Char,T4"/>
    <w:basedOn w:val="Normale"/>
    <w:next w:val="Normale"/>
    <w:link w:val="Titolo4Carattere"/>
    <w:qFormat/>
    <w:rsid w:val="00387620"/>
    <w:pPr>
      <w:keepNext/>
      <w:keepLines/>
      <w:numPr>
        <w:ilvl w:val="3"/>
        <w:numId w:val="19"/>
      </w:numPr>
      <w:suppressAutoHyphens w:val="0"/>
      <w:spacing w:before="120"/>
      <w:outlineLvl w:val="3"/>
    </w:pPr>
    <w:rPr>
      <w:b/>
      <w:color w:val="808080"/>
    </w:rPr>
  </w:style>
  <w:style w:type="paragraph" w:styleId="Titolo5">
    <w:name w:val="heading 5"/>
    <w:aliases w:val="H5,h5,tit5,H5-Heading5,Second Subheading,Tempo Heading 5,ITT t5,PA Pico Section,Ref Heading 2,rh2,Ref Heading 21,rh21,H51,h51,Second Subheading1,Ref Heading 22,rh22,H52,Ref Heading 23,rh23,H53,h52,Second Subheading2,Ref Heading 24,rh24,H54"/>
    <w:basedOn w:val="Normale"/>
    <w:next w:val="Normale"/>
    <w:link w:val="Titolo5Carattere"/>
    <w:qFormat/>
    <w:rsid w:val="00864D75"/>
    <w:pPr>
      <w:keepNext/>
      <w:jc w:val="left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Titolo6">
    <w:name w:val="heading 6"/>
    <w:aliases w:val="H6,h6,Third Subheading,ITT t6,PA Appendix,Ref Heading 3,rh3,Ref Heading 31,rh31,Ref Heading 32,rh32,h61,Third Subheading1,Ref Heading 33,rh33,Ref Heading 34,rh34,h62,Third Subheading2,Ref Heading 35,rh35,Ref Heading 36,rh36,Ref Heading 37"/>
    <w:basedOn w:val="Normale"/>
    <w:next w:val="Normale"/>
    <w:link w:val="Titolo6Carattere"/>
    <w:qFormat/>
    <w:rsid w:val="00E505CD"/>
    <w:pPr>
      <w:keepNext/>
      <w:numPr>
        <w:ilvl w:val="5"/>
        <w:numId w:val="19"/>
      </w:numPr>
      <w:spacing w:line="360" w:lineRule="auto"/>
      <w:jc w:val="left"/>
      <w:outlineLvl w:val="5"/>
    </w:pPr>
    <w:rPr>
      <w:b/>
    </w:rPr>
  </w:style>
  <w:style w:type="paragraph" w:styleId="Titolo7">
    <w:name w:val="heading 7"/>
    <w:aliases w:val="ITT t7,PA Appendix Major,sottopar11111,ASAPHeading 7,Heading 7 (do not use),7,h7,Annexe 1,letter list,lettered list,letter list1,lettered list1,letter list2,lettered list2,letter list11,lettered list11,letter list3,lettered list3"/>
    <w:basedOn w:val="Normale"/>
    <w:next w:val="Normale"/>
    <w:link w:val="Titolo7Carattere"/>
    <w:qFormat/>
    <w:rsid w:val="00E505CD"/>
    <w:pPr>
      <w:keepNext/>
      <w:numPr>
        <w:ilvl w:val="6"/>
        <w:numId w:val="19"/>
      </w:numPr>
      <w:spacing w:line="360" w:lineRule="auto"/>
      <w:jc w:val="left"/>
      <w:outlineLvl w:val="6"/>
    </w:pPr>
    <w:rPr>
      <w:sz w:val="18"/>
    </w:rPr>
  </w:style>
  <w:style w:type="paragraph" w:styleId="Titolo8">
    <w:name w:val="heading 8"/>
    <w:aliases w:val="Titolo8,ITT t8,PA Appendix Minor,Heading 8 Char,ASAPHeading 8,Heading 8 (do not use),8,h8,action,action1,action2,action11,action3,action4,action5,action6,action7,action12,action21,action111,action31,action8,action13,action22,action112"/>
    <w:basedOn w:val="Normale"/>
    <w:next w:val="Normale"/>
    <w:link w:val="Titolo8Carattere"/>
    <w:qFormat/>
    <w:rsid w:val="00E505CD"/>
    <w:pPr>
      <w:keepNext/>
      <w:numPr>
        <w:ilvl w:val="7"/>
        <w:numId w:val="19"/>
      </w:numPr>
      <w:spacing w:line="360" w:lineRule="auto"/>
      <w:jc w:val="left"/>
      <w:outlineLvl w:val="7"/>
    </w:pPr>
    <w:rPr>
      <w:rFonts w:cs="Arial"/>
      <w:b/>
      <w:sz w:val="16"/>
      <w:szCs w:val="28"/>
    </w:rPr>
  </w:style>
  <w:style w:type="paragraph" w:styleId="Titolo9">
    <w:name w:val="heading 9"/>
    <w:aliases w:val="Titolo9,App Heading,ITT t9,ASAPHeading 9,Appendix,Heading 9 (do not use),9,h9,progress,progress1,progress2,progress11,progress3,progress4,progress5,progress6,progress7,progress12,progress21,progress111,progress31,progress8,progress13"/>
    <w:basedOn w:val="Normale"/>
    <w:next w:val="Normale"/>
    <w:link w:val="Titolo9Carattere"/>
    <w:qFormat/>
    <w:rsid w:val="00E505CD"/>
    <w:pPr>
      <w:keepNext/>
      <w:numPr>
        <w:ilvl w:val="8"/>
        <w:numId w:val="19"/>
      </w:numPr>
      <w:spacing w:line="360" w:lineRule="auto"/>
      <w:jc w:val="left"/>
      <w:outlineLvl w:val="8"/>
    </w:pPr>
    <w:rPr>
      <w:i/>
      <w:color w:val="808080"/>
      <w:sz w:val="16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Capitolo + 9 pt Carattere,Non Grassetto Carattere,Sinistro:  -0 Carattere,25 cm Carattere,Destro -0 cm Carattere,H1 Carattere,t1 Carattere,Titolo capitolo Carattere,Capitolo Carattere,HEADING 1 Carattere,Head 1 Carattere,1 Carattere"/>
    <w:link w:val="Titolo1"/>
    <w:locked/>
    <w:rPr>
      <w:rFonts w:ascii="Arial" w:hAnsi="Arial"/>
      <w:b/>
      <w:sz w:val="24"/>
      <w:szCs w:val="24"/>
      <w:lang w:val="it-IT" w:eastAsia="ar-SA" w:bidi="ar-SA"/>
    </w:rPr>
  </w:style>
  <w:style w:type="character" w:customStyle="1" w:styleId="Titolo2Carattere">
    <w:name w:val="Titolo 2 Carattere"/>
    <w:aliases w:val="CAPITOLO Carattere,H2 Carattere,Heading 2 Hidden Carattere,t2 Carattere,2 Carattere,h2 Carattere,l2 Carattere,ITT t2 Carattere,Chapter Title Carattere,Arial 12 Fett Kursiv Carattere,Heading new Carattere,(Alt+2) Carattere,T Carattere"/>
    <w:link w:val="Titolo2"/>
    <w:locked/>
    <w:rPr>
      <w:rFonts w:ascii="Arial" w:hAnsi="Arial" w:cs="Arial"/>
      <w:b/>
      <w:sz w:val="22"/>
      <w:szCs w:val="22"/>
      <w:lang w:val="it-IT" w:eastAsia="ar-SA" w:bidi="ar-SA"/>
    </w:rPr>
  </w:style>
  <w:style w:type="character" w:customStyle="1" w:styleId="Titolo3Carattere">
    <w:name w:val="Titolo 3 Carattere"/>
    <w:aliases w:val="§ Carattere,Titolo Fab (3) Carattere,t3 Carattere,h3 Carattere,H3 Carattere,3 Carattere,h31 Carattere,h32 Carattere,h33 Carattere,h34 Carattere,h35 Carattere,h36 Carattere,h37 Carattere,h38 Carattere,h39 Carattere,h310 Carattere"/>
    <w:link w:val="Titolo3"/>
    <w:locked/>
    <w:rPr>
      <w:rFonts w:ascii="Arial" w:hAnsi="Arial"/>
      <w:b/>
      <w:lang w:val="it-IT" w:eastAsia="ar-SA" w:bidi="ar-SA"/>
    </w:rPr>
  </w:style>
  <w:style w:type="character" w:customStyle="1" w:styleId="Titolo4Carattere">
    <w:name w:val="Titolo 4 Carattere"/>
    <w:aliases w:val="H4 Carattere,h4 Carattere,t4 Carattere,titolo 4 Carattere,H4-Heading4 Carattere,Heading 4 Char Carattere,First Subheading Carattere,Tempo Heading 4 Carattere,a. Carattere,Heading 4 Char1 Carattere,Heading 4 Char Char Carattere"/>
    <w:link w:val="Titolo4"/>
    <w:locked/>
    <w:rPr>
      <w:rFonts w:ascii="Arial" w:hAnsi="Arial"/>
      <w:b/>
      <w:color w:val="808080"/>
      <w:lang w:val="it-IT" w:eastAsia="ar-SA" w:bidi="ar-SA"/>
    </w:rPr>
  </w:style>
  <w:style w:type="character" w:customStyle="1" w:styleId="Titolo5Carattere">
    <w:name w:val="Titolo 5 Carattere"/>
    <w:aliases w:val="H5 Carattere,h5 Carattere,tit5 Carattere,H5-Heading5 Carattere,Second Subheading Carattere,Tempo Heading 5 Carattere,ITT t5 Carattere,PA Pico Section Carattere,Ref Heading 2 Carattere,rh2 Carattere,Ref Heading 21 Carattere"/>
    <w:link w:val="Titolo5"/>
    <w:semiHidden/>
    <w:locked/>
    <w:rPr>
      <w:rFonts w:ascii="Calibri" w:hAnsi="Calibr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Titolo6Carattere">
    <w:name w:val="Titolo 6 Carattere"/>
    <w:aliases w:val="H6 Carattere,h6 Carattere,Third Subheading Carattere,ITT t6 Carattere,PA Appendix Carattere,Ref Heading 3 Carattere,rh3 Carattere,Ref Heading 31 Carattere,rh31 Carattere,Ref Heading 32 Carattere,rh32 Carattere,h61 Carattere"/>
    <w:link w:val="Titolo6"/>
    <w:locked/>
    <w:rPr>
      <w:rFonts w:ascii="Arial" w:hAnsi="Arial"/>
      <w:b/>
      <w:lang w:val="it-IT" w:eastAsia="ar-SA" w:bidi="ar-SA"/>
    </w:rPr>
  </w:style>
  <w:style w:type="character" w:customStyle="1" w:styleId="Titolo7Carattere">
    <w:name w:val="Titolo 7 Carattere"/>
    <w:aliases w:val="ITT t7 Carattere,PA Appendix Major Carattere,sottopar11111 Carattere,ASAPHeading 7 Carattere,Heading 7 (do not use) Carattere,7 Carattere,h7 Carattere,Annexe 1 Carattere,letter list Carattere,lettered list Carattere"/>
    <w:link w:val="Titolo7"/>
    <w:locked/>
    <w:rPr>
      <w:rFonts w:ascii="Arial" w:hAnsi="Arial"/>
      <w:sz w:val="18"/>
      <w:lang w:val="it-IT" w:eastAsia="ar-SA" w:bidi="ar-SA"/>
    </w:rPr>
  </w:style>
  <w:style w:type="character" w:customStyle="1" w:styleId="Titolo8Carattere">
    <w:name w:val="Titolo 8 Carattere"/>
    <w:aliases w:val="Titolo8 Carattere,ITT t8 Carattere,PA Appendix Minor Carattere,Heading 8 Char Carattere,ASAPHeading 8 Carattere,Heading 8 (do not use) Carattere,8 Carattere,h8 Carattere,action Carattere,action1 Carattere,action2 Carattere"/>
    <w:link w:val="Titolo8"/>
    <w:locked/>
    <w:rPr>
      <w:rFonts w:ascii="Arial" w:hAnsi="Arial" w:cs="Arial"/>
      <w:b/>
      <w:sz w:val="16"/>
      <w:szCs w:val="28"/>
      <w:lang w:val="it-IT" w:eastAsia="ar-SA" w:bidi="ar-SA"/>
    </w:rPr>
  </w:style>
  <w:style w:type="character" w:customStyle="1" w:styleId="Titolo9Carattere">
    <w:name w:val="Titolo 9 Carattere"/>
    <w:aliases w:val="Titolo9 Carattere,App Heading Carattere,ITT t9 Carattere,ASAPHeading 9 Carattere,Appendix Carattere,Heading 9 (do not use) Carattere,9 Carattere,h9 Carattere,progress Carattere,progress1 Carattere,progress2 Carattere"/>
    <w:link w:val="Titolo9"/>
    <w:locked/>
    <w:rPr>
      <w:rFonts w:ascii="Arial" w:hAnsi="Arial"/>
      <w:i/>
      <w:color w:val="808080"/>
      <w:sz w:val="16"/>
      <w:u w:val="single"/>
      <w:lang w:val="it-IT" w:eastAsia="ar-SA" w:bidi="ar-SA"/>
    </w:rPr>
  </w:style>
  <w:style w:type="character" w:styleId="Collegamentoipertestuale">
    <w:name w:val="Hyperlink"/>
    <w:rsid w:val="005A2777"/>
    <w:rPr>
      <w:rFonts w:cs="Times New Roman"/>
      <w:color w:val="0000FF"/>
      <w:u w:val="single"/>
    </w:rPr>
  </w:style>
  <w:style w:type="paragraph" w:customStyle="1" w:styleId="Indice">
    <w:name w:val="Indice"/>
    <w:basedOn w:val="Normale"/>
    <w:rsid w:val="00E505CD"/>
    <w:pPr>
      <w:suppressLineNumbers/>
      <w:jc w:val="left"/>
    </w:pPr>
    <w:rPr>
      <w:rFonts w:cs="Tahoma"/>
    </w:rPr>
  </w:style>
  <w:style w:type="paragraph" w:styleId="Testonotaapidipagina">
    <w:name w:val="footnote text"/>
    <w:aliases w:val="TI_Testo nota a piè di pagina"/>
    <w:basedOn w:val="Normale"/>
    <w:link w:val="TestonotaapidipaginaCarattere"/>
    <w:semiHidden/>
    <w:pPr>
      <w:spacing w:before="0" w:after="0"/>
      <w:jc w:val="left"/>
    </w:pPr>
    <w:rPr>
      <w:lang w:val="x-none"/>
    </w:rPr>
  </w:style>
  <w:style w:type="character" w:customStyle="1" w:styleId="TestonotaapidipaginaCarattere">
    <w:name w:val="Testo nota a piè di pagina Carattere"/>
    <w:aliases w:val="TI_Testo nota a piè di pagina Carattere"/>
    <w:link w:val="Testonotaapidipagina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Indice1">
    <w:name w:val="index 1"/>
    <w:basedOn w:val="Normale"/>
    <w:next w:val="Normale"/>
    <w:semiHidden/>
    <w:pPr>
      <w:ind w:left="200" w:hanging="200"/>
    </w:pPr>
  </w:style>
  <w:style w:type="paragraph" w:styleId="Sommario1">
    <w:name w:val="toc 1"/>
    <w:basedOn w:val="Normale"/>
    <w:next w:val="Sommario2"/>
    <w:autoRedefine/>
    <w:rsid w:val="00DC3200"/>
    <w:pPr>
      <w:keepNext/>
      <w:keepLines/>
      <w:shd w:val="clear" w:color="auto" w:fill="FFFFFF"/>
      <w:tabs>
        <w:tab w:val="left" w:pos="851"/>
        <w:tab w:val="right" w:leader="dot" w:pos="9214"/>
      </w:tabs>
      <w:overflowPunct w:val="0"/>
      <w:autoSpaceDE w:val="0"/>
      <w:spacing w:after="0"/>
      <w:ind w:left="284"/>
      <w:textAlignment w:val="baseline"/>
    </w:pPr>
    <w:rPr>
      <w:b/>
      <w:sz w:val="18"/>
    </w:rPr>
  </w:style>
  <w:style w:type="paragraph" w:styleId="Sommario2">
    <w:name w:val="toc 2"/>
    <w:basedOn w:val="Normale"/>
    <w:next w:val="Sommario3"/>
    <w:autoRedefine/>
    <w:rsid w:val="00DC3200"/>
    <w:pPr>
      <w:tabs>
        <w:tab w:val="left" w:pos="993"/>
        <w:tab w:val="right" w:leader="dot" w:pos="9214"/>
      </w:tabs>
      <w:spacing w:after="20"/>
      <w:ind w:left="993" w:right="567" w:hanging="709"/>
      <w:jc w:val="left"/>
    </w:pPr>
    <w:rPr>
      <w:rFonts w:cs="Arial"/>
      <w:noProof/>
      <w:sz w:val="18"/>
      <w:szCs w:val="16"/>
    </w:rPr>
  </w:style>
  <w:style w:type="paragraph" w:styleId="Sommario3">
    <w:name w:val="toc 3"/>
    <w:basedOn w:val="Normale"/>
    <w:next w:val="Normale"/>
    <w:autoRedefine/>
    <w:rsid w:val="00A85B90"/>
    <w:pPr>
      <w:tabs>
        <w:tab w:val="left" w:pos="1134"/>
        <w:tab w:val="right" w:leader="dot" w:pos="9214"/>
      </w:tabs>
      <w:spacing w:before="20" w:after="20"/>
      <w:ind w:left="1135" w:right="567" w:hanging="851"/>
      <w:jc w:val="left"/>
    </w:pPr>
    <w:rPr>
      <w:sz w:val="16"/>
    </w:rPr>
  </w:style>
  <w:style w:type="paragraph" w:styleId="Sommario4">
    <w:name w:val="toc 4"/>
    <w:basedOn w:val="Indice"/>
    <w:autoRedefine/>
    <w:semiHidden/>
    <w:rsid w:val="00A85B90"/>
    <w:pPr>
      <w:tabs>
        <w:tab w:val="left" w:pos="1418"/>
        <w:tab w:val="right" w:leader="dot" w:pos="9214"/>
      </w:tabs>
      <w:spacing w:before="20" w:after="20"/>
      <w:ind w:left="284" w:right="565"/>
    </w:pPr>
    <w:rPr>
      <w:i/>
      <w:noProof/>
      <w:color w:val="333333"/>
      <w:sz w:val="16"/>
      <w:szCs w:val="16"/>
    </w:rPr>
  </w:style>
  <w:style w:type="paragraph" w:styleId="Sommario5">
    <w:name w:val="toc 5"/>
    <w:basedOn w:val="Indice"/>
    <w:semiHidden/>
    <w:pPr>
      <w:tabs>
        <w:tab w:val="right" w:leader="dot" w:pos="9637"/>
      </w:tabs>
      <w:ind w:left="1132"/>
    </w:pPr>
  </w:style>
  <w:style w:type="paragraph" w:styleId="Sommario6">
    <w:name w:val="toc 6"/>
    <w:basedOn w:val="Indice"/>
    <w:semiHidden/>
    <w:pPr>
      <w:tabs>
        <w:tab w:val="right" w:leader="dot" w:pos="9637"/>
      </w:tabs>
      <w:ind w:left="1415"/>
    </w:pPr>
  </w:style>
  <w:style w:type="paragraph" w:styleId="Sommario7">
    <w:name w:val="toc 7"/>
    <w:basedOn w:val="Indice"/>
    <w:semiHidden/>
    <w:pPr>
      <w:tabs>
        <w:tab w:val="right" w:leader="dot" w:pos="9637"/>
      </w:tabs>
      <w:ind w:left="1698"/>
    </w:pPr>
  </w:style>
  <w:style w:type="paragraph" w:styleId="Sommario8">
    <w:name w:val="toc 8"/>
    <w:basedOn w:val="Indice"/>
    <w:semiHidden/>
    <w:pPr>
      <w:tabs>
        <w:tab w:val="right" w:leader="dot" w:pos="9637"/>
      </w:tabs>
      <w:ind w:left="1981"/>
    </w:pPr>
  </w:style>
  <w:style w:type="paragraph" w:styleId="Sommario9">
    <w:name w:val="toc 9"/>
    <w:basedOn w:val="Indice"/>
    <w:semiHidden/>
    <w:pPr>
      <w:tabs>
        <w:tab w:val="right" w:leader="dot" w:pos="9637"/>
      </w:tabs>
      <w:ind w:left="2264"/>
    </w:pPr>
  </w:style>
  <w:style w:type="paragraph" w:customStyle="1" w:styleId="Testopredefinito">
    <w:name w:val="Testo predefinito"/>
    <w:basedOn w:val="Normale"/>
    <w:rsid w:val="00E505CD"/>
    <w:pPr>
      <w:overflowPunct w:val="0"/>
      <w:autoSpaceDE w:val="0"/>
      <w:spacing w:before="0" w:after="0"/>
      <w:jc w:val="left"/>
    </w:pPr>
    <w:rPr>
      <w:color w:val="000000"/>
      <w:lang w:val="en-US"/>
    </w:rPr>
  </w:style>
  <w:style w:type="paragraph" w:styleId="Didascalia">
    <w:name w:val="caption"/>
    <w:basedOn w:val="Normale"/>
    <w:next w:val="Normale"/>
    <w:qFormat/>
    <w:rsid w:val="008C3C15"/>
    <w:pPr>
      <w:keepLines/>
      <w:suppressAutoHyphens w:val="0"/>
      <w:spacing w:before="240" w:after="360"/>
      <w:jc w:val="center"/>
    </w:pPr>
    <w:rPr>
      <w:b/>
      <w:sz w:val="18"/>
      <w:lang w:eastAsia="it-IT"/>
    </w:rPr>
  </w:style>
  <w:style w:type="character" w:styleId="Rimandocommento">
    <w:name w:val="annotation reference"/>
    <w:semiHidden/>
    <w:rsid w:val="001B5CBA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1B5CBA"/>
    <w:rPr>
      <w:lang w:val="x-none"/>
    </w:rPr>
  </w:style>
  <w:style w:type="character" w:customStyle="1" w:styleId="TestocommentoCarattere">
    <w:name w:val="Testo commento Carattere"/>
    <w:link w:val="Testocommento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Testofumetto">
    <w:name w:val="Balloon Text"/>
    <w:basedOn w:val="Normale"/>
    <w:link w:val="TestofumettoCarattere"/>
    <w:semiHidden/>
    <w:rsid w:val="001B5CBA"/>
    <w:rPr>
      <w:rFonts w:ascii="Tahoma" w:hAnsi="Tahoma" w:cs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Grigliatabella">
    <w:name w:val="Table Grid"/>
    <w:basedOn w:val="Tabellanormale"/>
    <w:rsid w:val="00E505CD"/>
    <w:pPr>
      <w:suppressAutoHyphens/>
      <w:spacing w:before="60" w:after="60"/>
      <w:jc w:val="both"/>
    </w:pPr>
    <w:rPr>
      <w:rFonts w:ascii="Arial" w:hAnsi="Arial"/>
      <w:sz w:val="16"/>
    </w:rPr>
    <w:tblPr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</w:tblPr>
  </w:style>
  <w:style w:type="paragraph" w:styleId="Intestazione">
    <w:name w:val="header"/>
    <w:aliases w:val="hd,intestazione,Even,Header 2"/>
    <w:basedOn w:val="Normale"/>
    <w:link w:val="IntestazioneCarattere"/>
    <w:rsid w:val="00AE24DC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aliases w:val="hd Carattere,intestazione Carattere,Even Carattere,Header 2 Carattere"/>
    <w:link w:val="Intestazione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Pidipagina">
    <w:name w:val="footer"/>
    <w:basedOn w:val="Normale"/>
    <w:link w:val="PidipaginaCarattere"/>
    <w:rsid w:val="00AE24DC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customStyle="1" w:styleId="Elencopunti">
    <w:name w:val="Elenco punti"/>
    <w:basedOn w:val="Normale"/>
    <w:rsid w:val="008C3C15"/>
    <w:pPr>
      <w:keepLines/>
      <w:numPr>
        <w:numId w:val="21"/>
      </w:numPr>
      <w:suppressAutoHyphens w:val="0"/>
    </w:pPr>
    <w:rPr>
      <w:lang w:eastAsia="it-IT"/>
    </w:rPr>
  </w:style>
  <w:style w:type="paragraph" w:styleId="NormaleWeb">
    <w:name w:val="Normal (Web)"/>
    <w:basedOn w:val="Normale"/>
    <w:rsid w:val="006D3B2C"/>
    <w:pPr>
      <w:suppressAutoHyphens w:val="0"/>
      <w:spacing w:before="0" w:after="32"/>
      <w:jc w:val="left"/>
    </w:pPr>
    <w:rPr>
      <w:rFonts w:ascii="Times New Roman" w:hAnsi="Times New Roman"/>
      <w:sz w:val="24"/>
      <w:szCs w:val="24"/>
      <w:lang w:eastAsia="it-IT"/>
    </w:rPr>
  </w:style>
  <w:style w:type="paragraph" w:customStyle="1" w:styleId="Normalelt">
    <w:name w:val="Normale lt"/>
    <w:basedOn w:val="Normale"/>
    <w:rsid w:val="0016156C"/>
    <w:pPr>
      <w:suppressAutoHyphens w:val="0"/>
      <w:spacing w:before="120" w:after="120" w:line="360" w:lineRule="exact"/>
      <w:jc w:val="left"/>
    </w:pPr>
    <w:rPr>
      <w:rFonts w:cs="Arial"/>
      <w:szCs w:val="24"/>
      <w:lang w:eastAsia="it-IT"/>
    </w:rPr>
  </w:style>
  <w:style w:type="paragraph" w:customStyle="1" w:styleId="Req">
    <w:name w:val="Req"/>
    <w:basedOn w:val="Normale"/>
    <w:link w:val="ReqCarattere"/>
    <w:rsid w:val="00AA4769"/>
    <w:pPr>
      <w:keepLines/>
      <w:numPr>
        <w:numId w:val="25"/>
      </w:numPr>
      <w:suppressAutoHyphens w:val="0"/>
    </w:pPr>
    <w:rPr>
      <w:bCs/>
      <w:szCs w:val="24"/>
      <w:lang w:eastAsia="en-US"/>
    </w:rPr>
  </w:style>
  <w:style w:type="character" w:customStyle="1" w:styleId="ReqCarattere">
    <w:name w:val="Req Carattere"/>
    <w:link w:val="Req"/>
    <w:locked/>
    <w:rsid w:val="00AA4769"/>
    <w:rPr>
      <w:rFonts w:ascii="Arial" w:hAnsi="Arial"/>
      <w:bCs/>
      <w:szCs w:val="24"/>
      <w:lang w:val="it-IT" w:eastAsia="en-US" w:bidi="ar-SA"/>
    </w:rPr>
  </w:style>
  <w:style w:type="paragraph" w:customStyle="1" w:styleId="Lista1bullet">
    <w:name w:val="Lista 1 bullet"/>
    <w:basedOn w:val="Normale"/>
    <w:rsid w:val="00284FC2"/>
    <w:pPr>
      <w:keepLines/>
      <w:numPr>
        <w:numId w:val="1"/>
      </w:numPr>
      <w:tabs>
        <w:tab w:val="clear" w:pos="1209"/>
        <w:tab w:val="num" w:pos="360"/>
        <w:tab w:val="num" w:pos="1134"/>
      </w:tabs>
      <w:suppressAutoHyphens w:val="0"/>
      <w:ind w:left="1134" w:hanging="227"/>
    </w:pPr>
    <w:rPr>
      <w:lang w:eastAsia="it-IT"/>
    </w:rPr>
  </w:style>
  <w:style w:type="paragraph" w:styleId="Indirizzomittente">
    <w:name w:val="envelope return"/>
    <w:basedOn w:val="Normale"/>
    <w:rsid w:val="00284FC2"/>
    <w:pPr>
      <w:keepLines/>
      <w:tabs>
        <w:tab w:val="num" w:pos="1209"/>
      </w:tabs>
      <w:suppressAutoHyphens w:val="0"/>
      <w:spacing w:before="120"/>
      <w:ind w:left="360" w:hanging="360"/>
    </w:pPr>
    <w:rPr>
      <w:rFonts w:cs="Arial"/>
      <w:lang w:eastAsia="en-US"/>
    </w:rPr>
  </w:style>
  <w:style w:type="paragraph" w:customStyle="1" w:styleId="Lista2bullet">
    <w:name w:val="Lista 2 bullet"/>
    <w:basedOn w:val="Lista1bullet"/>
    <w:rsid w:val="00836371"/>
    <w:pPr>
      <w:numPr>
        <w:numId w:val="20"/>
      </w:numPr>
      <w:tabs>
        <w:tab w:val="clear" w:pos="1209"/>
        <w:tab w:val="num" w:pos="1134"/>
        <w:tab w:val="left" w:pos="1276"/>
      </w:tabs>
      <w:spacing w:before="0"/>
    </w:pPr>
  </w:style>
  <w:style w:type="paragraph" w:customStyle="1" w:styleId="Normalespaziato">
    <w:name w:val="Normale spaziato"/>
    <w:basedOn w:val="Normale"/>
    <w:rsid w:val="008C3C15"/>
    <w:pPr>
      <w:keepLines/>
      <w:suppressAutoHyphens w:val="0"/>
      <w:spacing w:after="120"/>
    </w:pPr>
    <w:rPr>
      <w:lang w:eastAsia="it-IT"/>
    </w:rPr>
  </w:style>
  <w:style w:type="paragraph" w:customStyle="1" w:styleId="StileReqCorsivo">
    <w:name w:val="Stile Req + Corsivo"/>
    <w:basedOn w:val="Req"/>
    <w:link w:val="StileReqCorsivoCarattere"/>
    <w:rsid w:val="00820764"/>
    <w:pPr>
      <w:numPr>
        <w:numId w:val="2"/>
      </w:numPr>
      <w:tabs>
        <w:tab w:val="clear" w:pos="360"/>
        <w:tab w:val="num" w:pos="432"/>
        <w:tab w:val="num" w:pos="851"/>
        <w:tab w:val="num" w:pos="1209"/>
      </w:tabs>
      <w:ind w:left="851" w:hanging="851"/>
    </w:pPr>
    <w:rPr>
      <w:b/>
      <w:i/>
      <w:iCs/>
    </w:rPr>
  </w:style>
  <w:style w:type="character" w:customStyle="1" w:styleId="StileReqCorsivoCarattere">
    <w:name w:val="Stile Req + Corsivo Carattere"/>
    <w:link w:val="StileReqCorsivo"/>
    <w:locked/>
    <w:rsid w:val="00820764"/>
    <w:rPr>
      <w:rFonts w:ascii="Arial" w:hAnsi="Arial"/>
      <w:b/>
      <w:bCs/>
      <w:i/>
      <w:iCs/>
      <w:szCs w:val="24"/>
      <w:lang w:val="it-IT" w:eastAsia="en-US" w:bidi="ar-SA"/>
    </w:rPr>
  </w:style>
  <w:style w:type="paragraph" w:customStyle="1" w:styleId="Figure">
    <w:name w:val="Figure"/>
    <w:basedOn w:val="Normale"/>
    <w:next w:val="Didascalia"/>
    <w:rsid w:val="0027193F"/>
    <w:pPr>
      <w:keepLines/>
      <w:suppressAutoHyphens w:val="0"/>
      <w:spacing w:before="120" w:after="240"/>
      <w:jc w:val="center"/>
    </w:pPr>
    <w:rPr>
      <w:b/>
      <w:sz w:val="16"/>
      <w:szCs w:val="16"/>
      <w:lang w:eastAsia="it-IT"/>
    </w:rPr>
  </w:style>
  <w:style w:type="paragraph" w:customStyle="1" w:styleId="Query">
    <w:name w:val="Query"/>
    <w:basedOn w:val="Normale"/>
    <w:link w:val="QueryCarattere"/>
    <w:rsid w:val="00054FA9"/>
    <w:pPr>
      <w:keepLines/>
      <w:numPr>
        <w:numId w:val="23"/>
      </w:numPr>
      <w:tabs>
        <w:tab w:val="left" w:pos="851"/>
      </w:tabs>
      <w:suppressAutoHyphens w:val="0"/>
      <w:ind w:left="851" w:hanging="851"/>
    </w:pPr>
    <w:rPr>
      <w:i/>
      <w:iCs/>
      <w:lang w:eastAsia="en-US"/>
    </w:rPr>
  </w:style>
  <w:style w:type="character" w:customStyle="1" w:styleId="QueryCarattere">
    <w:name w:val="Query Carattere"/>
    <w:link w:val="Query"/>
    <w:locked/>
    <w:rsid w:val="00054FA9"/>
    <w:rPr>
      <w:rFonts w:ascii="Arial" w:hAnsi="Arial"/>
      <w:i/>
      <w:iCs/>
      <w:lang w:val="it-IT" w:eastAsia="en-US" w:bidi="ar-SA"/>
    </w:rPr>
  </w:style>
  <w:style w:type="paragraph" w:customStyle="1" w:styleId="CarattereCarattereCarattere">
    <w:name w:val="Carattere Carattere Carattere"/>
    <w:basedOn w:val="Normale"/>
    <w:rsid w:val="00D5632D"/>
    <w:pPr>
      <w:suppressAutoHyphens w:val="0"/>
      <w:spacing w:before="0" w:after="160" w:line="240" w:lineRule="exact"/>
      <w:jc w:val="left"/>
    </w:pPr>
    <w:rPr>
      <w:rFonts w:ascii="Verdana" w:hAnsi="Verdana"/>
      <w:lang w:val="en-US" w:eastAsia="en-US"/>
    </w:rPr>
  </w:style>
  <w:style w:type="character" w:styleId="Rimandonotaapidipagina">
    <w:name w:val="footnote reference"/>
    <w:semiHidden/>
    <w:rsid w:val="00D5632D"/>
    <w:rPr>
      <w:rFonts w:cs="Times New Roman"/>
      <w:vertAlign w:val="superscript"/>
    </w:rPr>
  </w:style>
  <w:style w:type="paragraph" w:styleId="Puntoelenco4">
    <w:name w:val="List Bullet 4"/>
    <w:basedOn w:val="Normale"/>
    <w:autoRedefine/>
    <w:rsid w:val="00D5632D"/>
    <w:pPr>
      <w:numPr>
        <w:numId w:val="22"/>
      </w:numPr>
      <w:tabs>
        <w:tab w:val="clear" w:pos="643"/>
        <w:tab w:val="num" w:pos="1209"/>
      </w:tabs>
      <w:suppressAutoHyphens w:val="0"/>
      <w:spacing w:before="0" w:after="0" w:line="360" w:lineRule="auto"/>
      <w:ind w:left="454" w:firstLine="0"/>
    </w:pPr>
    <w:rPr>
      <w:rFonts w:ascii="Garamond" w:hAnsi="Garamond"/>
      <w:sz w:val="24"/>
      <w:szCs w:val="24"/>
      <w:lang w:eastAsia="en-US"/>
    </w:rPr>
  </w:style>
  <w:style w:type="paragraph" w:styleId="Puntoelenco">
    <w:name w:val="List Bullet"/>
    <w:basedOn w:val="Normale"/>
    <w:rsid w:val="00F6618F"/>
    <w:pPr>
      <w:tabs>
        <w:tab w:val="num" w:pos="1209"/>
      </w:tabs>
      <w:ind w:left="360" w:hanging="360"/>
    </w:pPr>
  </w:style>
  <w:style w:type="paragraph" w:customStyle="1" w:styleId="corpodeltesto">
    <w:name w:val="corpo del testo"/>
    <w:basedOn w:val="Normale"/>
    <w:link w:val="corpodeltestoChar"/>
    <w:rsid w:val="008D6E48"/>
    <w:pPr>
      <w:spacing w:before="120" w:after="40" w:line="288" w:lineRule="auto"/>
    </w:pPr>
    <w:rPr>
      <w:rFonts w:ascii="Garamond" w:hAnsi="Garamond"/>
      <w:sz w:val="22"/>
      <w:lang w:eastAsia="fr-FR"/>
    </w:rPr>
  </w:style>
  <w:style w:type="paragraph" w:styleId="Indicedellefigure">
    <w:name w:val="table of figures"/>
    <w:basedOn w:val="Normale"/>
    <w:next w:val="Normale"/>
    <w:autoRedefine/>
    <w:semiHidden/>
    <w:rsid w:val="00C866EC"/>
    <w:pPr>
      <w:tabs>
        <w:tab w:val="right" w:leader="dot" w:pos="9202"/>
      </w:tabs>
      <w:spacing w:before="20" w:after="20"/>
      <w:ind w:left="284"/>
    </w:pPr>
    <w:rPr>
      <w:sz w:val="16"/>
    </w:rPr>
  </w:style>
  <w:style w:type="character" w:customStyle="1" w:styleId="corpodeltestoChar">
    <w:name w:val="corpo del testo Char"/>
    <w:link w:val="corpodeltesto"/>
    <w:locked/>
    <w:rsid w:val="008D6E48"/>
    <w:rPr>
      <w:rFonts w:ascii="Garamond" w:hAnsi="Garamond" w:cs="Times New Roman"/>
      <w:sz w:val="22"/>
      <w:lang w:val="it-IT" w:eastAsia="fr-FR" w:bidi="ar-SA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8D6E48"/>
    <w:rPr>
      <w:b/>
      <w:bCs/>
    </w:rPr>
  </w:style>
  <w:style w:type="character" w:customStyle="1" w:styleId="SoggettocommentoCarattere">
    <w:name w:val="Soggetto commento Carattere"/>
    <w:link w:val="Soggettocommento"/>
    <w:semiHidden/>
    <w:locked/>
    <w:rPr>
      <w:rFonts w:ascii="Arial" w:hAnsi="Arial" w:cs="Times New Roman"/>
      <w:b/>
      <w:bCs/>
      <w:sz w:val="20"/>
      <w:szCs w:val="20"/>
      <w:lang w:val="x-none" w:eastAsia="ar-SA" w:bidi="ar-SA"/>
    </w:rPr>
  </w:style>
  <w:style w:type="paragraph" w:customStyle="1" w:styleId="elencopuntato">
    <w:name w:val="elenco puntato &gt;"/>
    <w:basedOn w:val="corpodeltesto"/>
    <w:link w:val="elencopuntatoChar"/>
    <w:rsid w:val="00AA7F7D"/>
    <w:pPr>
      <w:numPr>
        <w:numId w:val="24"/>
      </w:numPr>
      <w:spacing w:before="60" w:after="60"/>
    </w:pPr>
  </w:style>
  <w:style w:type="character" w:customStyle="1" w:styleId="elencopuntatoChar">
    <w:name w:val="elenco puntato &gt; Char"/>
    <w:basedOn w:val="corpodeltestoChar"/>
    <w:link w:val="elencopuntato"/>
    <w:locked/>
    <w:rsid w:val="00AA7F7D"/>
    <w:rPr>
      <w:rFonts w:ascii="Garamond" w:hAnsi="Garamond" w:cs="Times New Roman"/>
      <w:sz w:val="22"/>
      <w:lang w:val="it-IT" w:eastAsia="fr-FR" w:bidi="ar-SA"/>
    </w:rPr>
  </w:style>
  <w:style w:type="character" w:styleId="Collegamentovisitato">
    <w:name w:val="FollowedHyperlink"/>
    <w:rsid w:val="00911918"/>
    <w:rPr>
      <w:rFonts w:cs="Times New Roman"/>
      <w:color w:val="800080"/>
      <w:u w:val="single"/>
    </w:rPr>
  </w:style>
  <w:style w:type="character" w:customStyle="1" w:styleId="content">
    <w:name w:val="content"/>
    <w:rsid w:val="002F4AB9"/>
    <w:rPr>
      <w:rFonts w:cs="Times New Roman"/>
    </w:rPr>
  </w:style>
  <w:style w:type="character" w:customStyle="1" w:styleId="indice0">
    <w:name w:val="indice"/>
    <w:rsid w:val="002F4AB9"/>
    <w:rPr>
      <w:rFonts w:cs="Times New Roman"/>
    </w:rPr>
  </w:style>
  <w:style w:type="paragraph" w:styleId="Paragrafoelenco">
    <w:name w:val="List Paragraph"/>
    <w:basedOn w:val="Normale"/>
    <w:link w:val="ParagrafoelencoCarattere"/>
    <w:uiPriority w:val="34"/>
    <w:qFormat/>
    <w:rsid w:val="00F0171B"/>
    <w:pPr>
      <w:ind w:left="720"/>
    </w:pPr>
    <w:rPr>
      <w:rFonts w:cs="Arial"/>
    </w:rPr>
  </w:style>
  <w:style w:type="paragraph" w:customStyle="1" w:styleId="elenconumerato">
    <w:name w:val="elenco numerato"/>
    <w:basedOn w:val="Normale"/>
    <w:rsid w:val="00DD5B90"/>
    <w:pPr>
      <w:numPr>
        <w:numId w:val="26"/>
      </w:numPr>
      <w:spacing w:line="288" w:lineRule="auto"/>
    </w:pPr>
    <w:rPr>
      <w:rFonts w:ascii="Garamond" w:hAnsi="Garamond"/>
      <w:sz w:val="22"/>
      <w:lang w:eastAsia="fr-FR"/>
    </w:rPr>
  </w:style>
  <w:style w:type="paragraph" w:customStyle="1" w:styleId="Carattere">
    <w:name w:val="Carattere"/>
    <w:basedOn w:val="Normale"/>
    <w:rsid w:val="0034630C"/>
    <w:pPr>
      <w:suppressAutoHyphens w:val="0"/>
      <w:spacing w:before="0" w:after="160" w:line="240" w:lineRule="exact"/>
      <w:jc w:val="left"/>
    </w:pPr>
    <w:rPr>
      <w:rFonts w:ascii="Verdana" w:hAnsi="Verdana"/>
      <w:lang w:val="en-US" w:eastAsia="en-US"/>
    </w:rPr>
  </w:style>
  <w:style w:type="character" w:styleId="Numeropagina">
    <w:name w:val="page number"/>
    <w:rsid w:val="00A518FD"/>
    <w:rPr>
      <w:rFonts w:cs="Times New Roman"/>
    </w:rPr>
  </w:style>
  <w:style w:type="paragraph" w:styleId="Titolo">
    <w:name w:val="Title"/>
    <w:basedOn w:val="Normale"/>
    <w:link w:val="TitoloCarattere"/>
    <w:qFormat/>
    <w:rsid w:val="00A518FD"/>
    <w:pPr>
      <w:suppressAutoHyphens w:val="0"/>
      <w:spacing w:before="0" w:after="120" w:line="360" w:lineRule="auto"/>
      <w:jc w:val="center"/>
    </w:pPr>
    <w:rPr>
      <w:b/>
      <w:bCs/>
      <w:i/>
      <w:iCs/>
      <w:sz w:val="24"/>
      <w:szCs w:val="24"/>
      <w:lang w:val="x-none" w:eastAsia="x-none"/>
    </w:rPr>
  </w:style>
  <w:style w:type="character" w:customStyle="1" w:styleId="TitoloCarattere">
    <w:name w:val="Titolo Carattere"/>
    <w:link w:val="Titolo"/>
    <w:locked/>
    <w:rsid w:val="00A518FD"/>
    <w:rPr>
      <w:rFonts w:ascii="Arial" w:hAnsi="Arial" w:cs="Times New Roman"/>
      <w:b/>
      <w:bCs/>
      <w:i/>
      <w:iCs/>
      <w:sz w:val="24"/>
      <w:szCs w:val="24"/>
    </w:rPr>
  </w:style>
  <w:style w:type="paragraph" w:styleId="Testonotadichiusura">
    <w:name w:val="endnote text"/>
    <w:basedOn w:val="Normale"/>
    <w:link w:val="TestonotadichiusuraCarattere"/>
    <w:semiHidden/>
    <w:rsid w:val="000417A1"/>
    <w:rPr>
      <w:lang w:val="x-none"/>
    </w:rPr>
  </w:style>
  <w:style w:type="character" w:customStyle="1" w:styleId="TestonotadichiusuraCarattere">
    <w:name w:val="Testo nota di chiusura Carattere"/>
    <w:link w:val="Testonotadichiusura"/>
    <w:semiHidden/>
    <w:locked/>
    <w:rsid w:val="000417A1"/>
    <w:rPr>
      <w:rFonts w:ascii="Arial" w:hAnsi="Arial" w:cs="Times New Roman"/>
      <w:sz w:val="20"/>
      <w:szCs w:val="20"/>
      <w:lang w:val="x-none" w:eastAsia="ar-SA" w:bidi="ar-SA"/>
    </w:rPr>
  </w:style>
  <w:style w:type="character" w:styleId="Rimandonotadichiusura">
    <w:name w:val="endnote reference"/>
    <w:semiHidden/>
    <w:rsid w:val="000417A1"/>
    <w:rPr>
      <w:rFonts w:cs="Times New Roman"/>
      <w:vertAlign w:val="superscript"/>
    </w:rPr>
  </w:style>
  <w:style w:type="paragraph" w:styleId="Rientrocorpodeltesto">
    <w:name w:val="Body Text Indent"/>
    <w:basedOn w:val="Normale"/>
    <w:link w:val="RientrocorpodeltestoCarattere"/>
    <w:rsid w:val="007C7A16"/>
    <w:pPr>
      <w:tabs>
        <w:tab w:val="left" w:pos="1134"/>
      </w:tabs>
      <w:suppressAutoHyphens w:val="0"/>
      <w:spacing w:before="600" w:line="360" w:lineRule="auto"/>
      <w:ind w:left="5670"/>
      <w:jc w:val="center"/>
    </w:pPr>
    <w:rPr>
      <w:i/>
      <w:iCs/>
      <w:sz w:val="24"/>
      <w:szCs w:val="24"/>
      <w:lang w:val="x-none" w:eastAsia="x-none"/>
    </w:rPr>
  </w:style>
  <w:style w:type="character" w:customStyle="1" w:styleId="RientrocorpodeltestoCarattere">
    <w:name w:val="Rientro corpo del testo Carattere"/>
    <w:link w:val="Rientrocorpodeltesto"/>
    <w:locked/>
    <w:rsid w:val="007C7A16"/>
    <w:rPr>
      <w:rFonts w:ascii="Arial" w:hAnsi="Arial" w:cs="Arial"/>
      <w:i/>
      <w:iCs/>
      <w:sz w:val="24"/>
      <w:szCs w:val="24"/>
    </w:rPr>
  </w:style>
  <w:style w:type="paragraph" w:customStyle="1" w:styleId="Paragrafoelenco1">
    <w:name w:val="Paragrafo elenco1"/>
    <w:basedOn w:val="Normale"/>
    <w:rsid w:val="00BE7924"/>
    <w:pPr>
      <w:ind w:left="720"/>
    </w:pPr>
    <w:rPr>
      <w:rFonts w:cs="Arial"/>
    </w:rPr>
  </w:style>
  <w:style w:type="character" w:customStyle="1" w:styleId="HeaderChar">
    <w:name w:val="Header Char"/>
    <w:locked/>
    <w:rsid w:val="001E186F"/>
    <w:rPr>
      <w:rFonts w:ascii="Arial" w:hAnsi="Arial" w:cs="Times New Roman"/>
      <w:lang w:val="x-none" w:eastAsia="ar-SA" w:bidi="ar-SA"/>
    </w:rPr>
  </w:style>
  <w:style w:type="character" w:customStyle="1" w:styleId="ParagrafoelencoCarattere">
    <w:name w:val="Paragrafo elenco Carattere"/>
    <w:link w:val="Paragrafoelenco"/>
    <w:uiPriority w:val="34"/>
    <w:rsid w:val="0096583D"/>
    <w:rPr>
      <w:rFonts w:ascii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e">
    <w:name w:val="Normal"/>
    <w:qFormat/>
    <w:rsid w:val="006A35F7"/>
    <w:pPr>
      <w:suppressAutoHyphens/>
      <w:spacing w:before="60" w:after="60"/>
      <w:jc w:val="both"/>
    </w:pPr>
    <w:rPr>
      <w:rFonts w:ascii="Arial" w:hAnsi="Arial"/>
      <w:lang w:eastAsia="ar-SA"/>
    </w:rPr>
  </w:style>
  <w:style w:type="paragraph" w:styleId="Titolo1">
    <w:name w:val="heading 1"/>
    <w:aliases w:val="Capitolo + 9 pt,Non Grassetto,Sinistro:  -0,25 cm,Destro -0 cm,H1,t1,Titolo capitolo,Capitolo,HEADING 1,Head 1,Head 11,Head 12,Head 111,Head 13,Head 112,Head 14,Head 113,Head 15,Head 114,Head 16,Head 115,Head 17,Head 116,Head 18,Head 117,1,h1"/>
    <w:basedOn w:val="Normale"/>
    <w:next w:val="Normale"/>
    <w:link w:val="Titolo1Carattere"/>
    <w:qFormat/>
    <w:rsid w:val="00DC3200"/>
    <w:pPr>
      <w:keepNext/>
      <w:keepLines/>
      <w:pageBreakBefore/>
      <w:numPr>
        <w:numId w:val="19"/>
      </w:numPr>
      <w:pBdr>
        <w:top w:val="single" w:sz="4" w:space="7" w:color="333333"/>
      </w:pBdr>
      <w:shd w:val="clear" w:color="auto" w:fill="FFFFFF"/>
      <w:spacing w:before="360" w:after="240"/>
      <w:jc w:val="left"/>
      <w:outlineLvl w:val="0"/>
    </w:pPr>
    <w:rPr>
      <w:b/>
      <w:sz w:val="24"/>
      <w:szCs w:val="24"/>
    </w:rPr>
  </w:style>
  <w:style w:type="paragraph" w:styleId="Titolo2">
    <w:name w:val="heading 2"/>
    <w:aliases w:val="CAPITOLO,H2,Heading 2 Hidden,t2,2,h2,l2,ITT t2,Chapter Title,Arial 12 Fett Kursiv,Heading new,(Alt+2),Attribute Heading 2,Attribute Heading 21,H21,H22,H23,H211,H221,H24,H212,H222,H231,H2111,H2211,H25,H213,H223,H232,H2112,H2212,H26,H214,H224,T"/>
    <w:basedOn w:val="Normale"/>
    <w:next w:val="Normale"/>
    <w:link w:val="Titolo2Carattere"/>
    <w:qFormat/>
    <w:rsid w:val="000776EE"/>
    <w:pPr>
      <w:keepNext/>
      <w:keepLines/>
      <w:numPr>
        <w:ilvl w:val="1"/>
        <w:numId w:val="19"/>
      </w:numPr>
      <w:spacing w:before="360" w:after="120"/>
      <w:jc w:val="left"/>
      <w:outlineLvl w:val="1"/>
    </w:pPr>
    <w:rPr>
      <w:rFonts w:cs="Arial"/>
      <w:b/>
      <w:sz w:val="22"/>
      <w:szCs w:val="22"/>
    </w:rPr>
  </w:style>
  <w:style w:type="paragraph" w:styleId="Titolo3">
    <w:name w:val="heading 3"/>
    <w:aliases w:val="§,Titolo Fab (3),t3,h3,H3,3,h31,h32,h33,h34,h35,h36,h37,h38,h39,h310,h311,h312,h313,h314,l3,Arial 12 Fett,1.2.3.,e,OdsKap3,3 bullet,b,SECOND,Second,BLANK2,4 bullet,bdullet,3heading,HHHeading,H31,H32,H33,H311,H34,H312,H321,H331,H3111,H35,H313"/>
    <w:basedOn w:val="Normale"/>
    <w:next w:val="Normale"/>
    <w:link w:val="Titolo3Carattere"/>
    <w:qFormat/>
    <w:rsid w:val="002F62E6"/>
    <w:pPr>
      <w:keepNext/>
      <w:keepLines/>
      <w:numPr>
        <w:ilvl w:val="2"/>
        <w:numId w:val="19"/>
      </w:numPr>
      <w:spacing w:before="240" w:after="120"/>
      <w:jc w:val="left"/>
      <w:outlineLvl w:val="2"/>
    </w:pPr>
    <w:rPr>
      <w:b/>
    </w:rPr>
  </w:style>
  <w:style w:type="paragraph" w:styleId="Titolo4">
    <w:name w:val="heading 4"/>
    <w:aliases w:val="H4,h4,t4,titolo 4,H4-Heading4,Heading 4 Char,First Subheading,Tempo Heading 4,a.,Heading 4 Char1,Heading 4 Char Char,Heading 4 Char1 Char Char,Heading 4 Char Char Char Char,Heading 4 Char1 Char Char Char Char,H4 Char1 Char Char Char Char,T4"/>
    <w:basedOn w:val="Normale"/>
    <w:next w:val="Normale"/>
    <w:link w:val="Titolo4Carattere"/>
    <w:qFormat/>
    <w:rsid w:val="00387620"/>
    <w:pPr>
      <w:keepNext/>
      <w:keepLines/>
      <w:numPr>
        <w:ilvl w:val="3"/>
        <w:numId w:val="19"/>
      </w:numPr>
      <w:suppressAutoHyphens w:val="0"/>
      <w:spacing w:before="120"/>
      <w:outlineLvl w:val="3"/>
    </w:pPr>
    <w:rPr>
      <w:b/>
      <w:color w:val="808080"/>
    </w:rPr>
  </w:style>
  <w:style w:type="paragraph" w:styleId="Titolo5">
    <w:name w:val="heading 5"/>
    <w:aliases w:val="H5,h5,tit5,H5-Heading5,Second Subheading,Tempo Heading 5,ITT t5,PA Pico Section,Ref Heading 2,rh2,Ref Heading 21,rh21,H51,h51,Second Subheading1,Ref Heading 22,rh22,H52,Ref Heading 23,rh23,H53,h52,Second Subheading2,Ref Heading 24,rh24,H54"/>
    <w:basedOn w:val="Normale"/>
    <w:next w:val="Normale"/>
    <w:link w:val="Titolo5Carattere"/>
    <w:qFormat/>
    <w:rsid w:val="00864D75"/>
    <w:pPr>
      <w:keepNext/>
      <w:jc w:val="left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Titolo6">
    <w:name w:val="heading 6"/>
    <w:aliases w:val="H6,h6,Third Subheading,ITT t6,PA Appendix,Ref Heading 3,rh3,Ref Heading 31,rh31,Ref Heading 32,rh32,h61,Third Subheading1,Ref Heading 33,rh33,Ref Heading 34,rh34,h62,Third Subheading2,Ref Heading 35,rh35,Ref Heading 36,rh36,Ref Heading 37"/>
    <w:basedOn w:val="Normale"/>
    <w:next w:val="Normale"/>
    <w:link w:val="Titolo6Carattere"/>
    <w:qFormat/>
    <w:rsid w:val="00E505CD"/>
    <w:pPr>
      <w:keepNext/>
      <w:numPr>
        <w:ilvl w:val="5"/>
        <w:numId w:val="19"/>
      </w:numPr>
      <w:spacing w:line="360" w:lineRule="auto"/>
      <w:jc w:val="left"/>
      <w:outlineLvl w:val="5"/>
    </w:pPr>
    <w:rPr>
      <w:b/>
    </w:rPr>
  </w:style>
  <w:style w:type="paragraph" w:styleId="Titolo7">
    <w:name w:val="heading 7"/>
    <w:aliases w:val="ITT t7,PA Appendix Major,sottopar11111,ASAPHeading 7,Heading 7 (do not use),7,h7,Annexe 1,letter list,lettered list,letter list1,lettered list1,letter list2,lettered list2,letter list11,lettered list11,letter list3,lettered list3"/>
    <w:basedOn w:val="Normale"/>
    <w:next w:val="Normale"/>
    <w:link w:val="Titolo7Carattere"/>
    <w:qFormat/>
    <w:rsid w:val="00E505CD"/>
    <w:pPr>
      <w:keepNext/>
      <w:numPr>
        <w:ilvl w:val="6"/>
        <w:numId w:val="19"/>
      </w:numPr>
      <w:spacing w:line="360" w:lineRule="auto"/>
      <w:jc w:val="left"/>
      <w:outlineLvl w:val="6"/>
    </w:pPr>
    <w:rPr>
      <w:sz w:val="18"/>
    </w:rPr>
  </w:style>
  <w:style w:type="paragraph" w:styleId="Titolo8">
    <w:name w:val="heading 8"/>
    <w:aliases w:val="Titolo8,ITT t8,PA Appendix Minor,Heading 8 Char,ASAPHeading 8,Heading 8 (do not use),8,h8,action,action1,action2,action11,action3,action4,action5,action6,action7,action12,action21,action111,action31,action8,action13,action22,action112"/>
    <w:basedOn w:val="Normale"/>
    <w:next w:val="Normale"/>
    <w:link w:val="Titolo8Carattere"/>
    <w:qFormat/>
    <w:rsid w:val="00E505CD"/>
    <w:pPr>
      <w:keepNext/>
      <w:numPr>
        <w:ilvl w:val="7"/>
        <w:numId w:val="19"/>
      </w:numPr>
      <w:spacing w:line="360" w:lineRule="auto"/>
      <w:jc w:val="left"/>
      <w:outlineLvl w:val="7"/>
    </w:pPr>
    <w:rPr>
      <w:rFonts w:cs="Arial"/>
      <w:b/>
      <w:sz w:val="16"/>
      <w:szCs w:val="28"/>
    </w:rPr>
  </w:style>
  <w:style w:type="paragraph" w:styleId="Titolo9">
    <w:name w:val="heading 9"/>
    <w:aliases w:val="Titolo9,App Heading,ITT t9,ASAPHeading 9,Appendix,Heading 9 (do not use),9,h9,progress,progress1,progress2,progress11,progress3,progress4,progress5,progress6,progress7,progress12,progress21,progress111,progress31,progress8,progress13"/>
    <w:basedOn w:val="Normale"/>
    <w:next w:val="Normale"/>
    <w:link w:val="Titolo9Carattere"/>
    <w:qFormat/>
    <w:rsid w:val="00E505CD"/>
    <w:pPr>
      <w:keepNext/>
      <w:numPr>
        <w:ilvl w:val="8"/>
        <w:numId w:val="19"/>
      </w:numPr>
      <w:spacing w:line="360" w:lineRule="auto"/>
      <w:jc w:val="left"/>
      <w:outlineLvl w:val="8"/>
    </w:pPr>
    <w:rPr>
      <w:i/>
      <w:color w:val="808080"/>
      <w:sz w:val="16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Capitolo + 9 pt Carattere,Non Grassetto Carattere,Sinistro:  -0 Carattere,25 cm Carattere,Destro -0 cm Carattere,H1 Carattere,t1 Carattere,Titolo capitolo Carattere,Capitolo Carattere,HEADING 1 Carattere,Head 1 Carattere,1 Carattere"/>
    <w:link w:val="Titolo1"/>
    <w:locked/>
    <w:rPr>
      <w:rFonts w:ascii="Arial" w:hAnsi="Arial"/>
      <w:b/>
      <w:sz w:val="24"/>
      <w:szCs w:val="24"/>
      <w:lang w:val="it-IT" w:eastAsia="ar-SA" w:bidi="ar-SA"/>
    </w:rPr>
  </w:style>
  <w:style w:type="character" w:customStyle="1" w:styleId="Titolo2Carattere">
    <w:name w:val="Titolo 2 Carattere"/>
    <w:aliases w:val="CAPITOLO Carattere,H2 Carattere,Heading 2 Hidden Carattere,t2 Carattere,2 Carattere,h2 Carattere,l2 Carattere,ITT t2 Carattere,Chapter Title Carattere,Arial 12 Fett Kursiv Carattere,Heading new Carattere,(Alt+2) Carattere,T Carattere"/>
    <w:link w:val="Titolo2"/>
    <w:locked/>
    <w:rPr>
      <w:rFonts w:ascii="Arial" w:hAnsi="Arial" w:cs="Arial"/>
      <w:b/>
      <w:sz w:val="22"/>
      <w:szCs w:val="22"/>
      <w:lang w:val="it-IT" w:eastAsia="ar-SA" w:bidi="ar-SA"/>
    </w:rPr>
  </w:style>
  <w:style w:type="character" w:customStyle="1" w:styleId="Titolo3Carattere">
    <w:name w:val="Titolo 3 Carattere"/>
    <w:aliases w:val="§ Carattere,Titolo Fab (3) Carattere,t3 Carattere,h3 Carattere,H3 Carattere,3 Carattere,h31 Carattere,h32 Carattere,h33 Carattere,h34 Carattere,h35 Carattere,h36 Carattere,h37 Carattere,h38 Carattere,h39 Carattere,h310 Carattere"/>
    <w:link w:val="Titolo3"/>
    <w:locked/>
    <w:rPr>
      <w:rFonts w:ascii="Arial" w:hAnsi="Arial"/>
      <w:b/>
      <w:lang w:val="it-IT" w:eastAsia="ar-SA" w:bidi="ar-SA"/>
    </w:rPr>
  </w:style>
  <w:style w:type="character" w:customStyle="1" w:styleId="Titolo4Carattere">
    <w:name w:val="Titolo 4 Carattere"/>
    <w:aliases w:val="H4 Carattere,h4 Carattere,t4 Carattere,titolo 4 Carattere,H4-Heading4 Carattere,Heading 4 Char Carattere,First Subheading Carattere,Tempo Heading 4 Carattere,a. Carattere,Heading 4 Char1 Carattere,Heading 4 Char Char Carattere"/>
    <w:link w:val="Titolo4"/>
    <w:locked/>
    <w:rPr>
      <w:rFonts w:ascii="Arial" w:hAnsi="Arial"/>
      <w:b/>
      <w:color w:val="808080"/>
      <w:lang w:val="it-IT" w:eastAsia="ar-SA" w:bidi="ar-SA"/>
    </w:rPr>
  </w:style>
  <w:style w:type="character" w:customStyle="1" w:styleId="Titolo5Carattere">
    <w:name w:val="Titolo 5 Carattere"/>
    <w:aliases w:val="H5 Carattere,h5 Carattere,tit5 Carattere,H5-Heading5 Carattere,Second Subheading Carattere,Tempo Heading 5 Carattere,ITT t5 Carattere,PA Pico Section Carattere,Ref Heading 2 Carattere,rh2 Carattere,Ref Heading 21 Carattere"/>
    <w:link w:val="Titolo5"/>
    <w:semiHidden/>
    <w:locked/>
    <w:rPr>
      <w:rFonts w:ascii="Calibri" w:hAnsi="Calibr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Titolo6Carattere">
    <w:name w:val="Titolo 6 Carattere"/>
    <w:aliases w:val="H6 Carattere,h6 Carattere,Third Subheading Carattere,ITT t6 Carattere,PA Appendix Carattere,Ref Heading 3 Carattere,rh3 Carattere,Ref Heading 31 Carattere,rh31 Carattere,Ref Heading 32 Carattere,rh32 Carattere,h61 Carattere"/>
    <w:link w:val="Titolo6"/>
    <w:locked/>
    <w:rPr>
      <w:rFonts w:ascii="Arial" w:hAnsi="Arial"/>
      <w:b/>
      <w:lang w:val="it-IT" w:eastAsia="ar-SA" w:bidi="ar-SA"/>
    </w:rPr>
  </w:style>
  <w:style w:type="character" w:customStyle="1" w:styleId="Titolo7Carattere">
    <w:name w:val="Titolo 7 Carattere"/>
    <w:aliases w:val="ITT t7 Carattere,PA Appendix Major Carattere,sottopar11111 Carattere,ASAPHeading 7 Carattere,Heading 7 (do not use) Carattere,7 Carattere,h7 Carattere,Annexe 1 Carattere,letter list Carattere,lettered list Carattere"/>
    <w:link w:val="Titolo7"/>
    <w:locked/>
    <w:rPr>
      <w:rFonts w:ascii="Arial" w:hAnsi="Arial"/>
      <w:sz w:val="18"/>
      <w:lang w:val="it-IT" w:eastAsia="ar-SA" w:bidi="ar-SA"/>
    </w:rPr>
  </w:style>
  <w:style w:type="character" w:customStyle="1" w:styleId="Titolo8Carattere">
    <w:name w:val="Titolo 8 Carattere"/>
    <w:aliases w:val="Titolo8 Carattere,ITT t8 Carattere,PA Appendix Minor Carattere,Heading 8 Char Carattere,ASAPHeading 8 Carattere,Heading 8 (do not use) Carattere,8 Carattere,h8 Carattere,action Carattere,action1 Carattere,action2 Carattere"/>
    <w:link w:val="Titolo8"/>
    <w:locked/>
    <w:rPr>
      <w:rFonts w:ascii="Arial" w:hAnsi="Arial" w:cs="Arial"/>
      <w:b/>
      <w:sz w:val="16"/>
      <w:szCs w:val="28"/>
      <w:lang w:val="it-IT" w:eastAsia="ar-SA" w:bidi="ar-SA"/>
    </w:rPr>
  </w:style>
  <w:style w:type="character" w:customStyle="1" w:styleId="Titolo9Carattere">
    <w:name w:val="Titolo 9 Carattere"/>
    <w:aliases w:val="Titolo9 Carattere,App Heading Carattere,ITT t9 Carattere,ASAPHeading 9 Carattere,Appendix Carattere,Heading 9 (do not use) Carattere,9 Carattere,h9 Carattere,progress Carattere,progress1 Carattere,progress2 Carattere"/>
    <w:link w:val="Titolo9"/>
    <w:locked/>
    <w:rPr>
      <w:rFonts w:ascii="Arial" w:hAnsi="Arial"/>
      <w:i/>
      <w:color w:val="808080"/>
      <w:sz w:val="16"/>
      <w:u w:val="single"/>
      <w:lang w:val="it-IT" w:eastAsia="ar-SA" w:bidi="ar-SA"/>
    </w:rPr>
  </w:style>
  <w:style w:type="character" w:styleId="Collegamentoipertestuale">
    <w:name w:val="Hyperlink"/>
    <w:rsid w:val="005A2777"/>
    <w:rPr>
      <w:rFonts w:cs="Times New Roman"/>
      <w:color w:val="0000FF"/>
      <w:u w:val="single"/>
    </w:rPr>
  </w:style>
  <w:style w:type="paragraph" w:customStyle="1" w:styleId="Indice">
    <w:name w:val="Indice"/>
    <w:basedOn w:val="Normale"/>
    <w:rsid w:val="00E505CD"/>
    <w:pPr>
      <w:suppressLineNumbers/>
      <w:jc w:val="left"/>
    </w:pPr>
    <w:rPr>
      <w:rFonts w:cs="Tahoma"/>
    </w:rPr>
  </w:style>
  <w:style w:type="paragraph" w:styleId="Testonotaapidipagina">
    <w:name w:val="footnote text"/>
    <w:aliases w:val="TI_Testo nota a piè di pagina"/>
    <w:basedOn w:val="Normale"/>
    <w:link w:val="TestonotaapidipaginaCarattere"/>
    <w:semiHidden/>
    <w:pPr>
      <w:spacing w:before="0" w:after="0"/>
      <w:jc w:val="left"/>
    </w:pPr>
    <w:rPr>
      <w:lang w:val="x-none"/>
    </w:rPr>
  </w:style>
  <w:style w:type="character" w:customStyle="1" w:styleId="TestonotaapidipaginaCarattere">
    <w:name w:val="Testo nota a piè di pagina Carattere"/>
    <w:aliases w:val="TI_Testo nota a piè di pagina Carattere"/>
    <w:link w:val="Testonotaapidipagina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Indice1">
    <w:name w:val="index 1"/>
    <w:basedOn w:val="Normale"/>
    <w:next w:val="Normale"/>
    <w:semiHidden/>
    <w:pPr>
      <w:ind w:left="200" w:hanging="200"/>
    </w:pPr>
  </w:style>
  <w:style w:type="paragraph" w:styleId="Sommario1">
    <w:name w:val="toc 1"/>
    <w:basedOn w:val="Normale"/>
    <w:next w:val="Sommario2"/>
    <w:autoRedefine/>
    <w:rsid w:val="00DC3200"/>
    <w:pPr>
      <w:keepNext/>
      <w:keepLines/>
      <w:shd w:val="clear" w:color="auto" w:fill="FFFFFF"/>
      <w:tabs>
        <w:tab w:val="left" w:pos="851"/>
        <w:tab w:val="right" w:leader="dot" w:pos="9214"/>
      </w:tabs>
      <w:overflowPunct w:val="0"/>
      <w:autoSpaceDE w:val="0"/>
      <w:spacing w:after="0"/>
      <w:ind w:left="284"/>
      <w:textAlignment w:val="baseline"/>
    </w:pPr>
    <w:rPr>
      <w:b/>
      <w:sz w:val="18"/>
    </w:rPr>
  </w:style>
  <w:style w:type="paragraph" w:styleId="Sommario2">
    <w:name w:val="toc 2"/>
    <w:basedOn w:val="Normale"/>
    <w:next w:val="Sommario3"/>
    <w:autoRedefine/>
    <w:rsid w:val="00DC3200"/>
    <w:pPr>
      <w:tabs>
        <w:tab w:val="left" w:pos="993"/>
        <w:tab w:val="right" w:leader="dot" w:pos="9214"/>
      </w:tabs>
      <w:spacing w:after="20"/>
      <w:ind w:left="993" w:right="567" w:hanging="709"/>
      <w:jc w:val="left"/>
    </w:pPr>
    <w:rPr>
      <w:rFonts w:cs="Arial"/>
      <w:noProof/>
      <w:sz w:val="18"/>
      <w:szCs w:val="16"/>
    </w:rPr>
  </w:style>
  <w:style w:type="paragraph" w:styleId="Sommario3">
    <w:name w:val="toc 3"/>
    <w:basedOn w:val="Normale"/>
    <w:next w:val="Normale"/>
    <w:autoRedefine/>
    <w:rsid w:val="00A85B90"/>
    <w:pPr>
      <w:tabs>
        <w:tab w:val="left" w:pos="1134"/>
        <w:tab w:val="right" w:leader="dot" w:pos="9214"/>
      </w:tabs>
      <w:spacing w:before="20" w:after="20"/>
      <w:ind w:left="1135" w:right="567" w:hanging="851"/>
      <w:jc w:val="left"/>
    </w:pPr>
    <w:rPr>
      <w:sz w:val="16"/>
    </w:rPr>
  </w:style>
  <w:style w:type="paragraph" w:styleId="Sommario4">
    <w:name w:val="toc 4"/>
    <w:basedOn w:val="Indice"/>
    <w:autoRedefine/>
    <w:semiHidden/>
    <w:rsid w:val="00A85B90"/>
    <w:pPr>
      <w:tabs>
        <w:tab w:val="left" w:pos="1418"/>
        <w:tab w:val="right" w:leader="dot" w:pos="9214"/>
      </w:tabs>
      <w:spacing w:before="20" w:after="20"/>
      <w:ind w:left="284" w:right="565"/>
    </w:pPr>
    <w:rPr>
      <w:i/>
      <w:noProof/>
      <w:color w:val="333333"/>
      <w:sz w:val="16"/>
      <w:szCs w:val="16"/>
    </w:rPr>
  </w:style>
  <w:style w:type="paragraph" w:styleId="Sommario5">
    <w:name w:val="toc 5"/>
    <w:basedOn w:val="Indice"/>
    <w:semiHidden/>
    <w:pPr>
      <w:tabs>
        <w:tab w:val="right" w:leader="dot" w:pos="9637"/>
      </w:tabs>
      <w:ind w:left="1132"/>
    </w:pPr>
  </w:style>
  <w:style w:type="paragraph" w:styleId="Sommario6">
    <w:name w:val="toc 6"/>
    <w:basedOn w:val="Indice"/>
    <w:semiHidden/>
    <w:pPr>
      <w:tabs>
        <w:tab w:val="right" w:leader="dot" w:pos="9637"/>
      </w:tabs>
      <w:ind w:left="1415"/>
    </w:pPr>
  </w:style>
  <w:style w:type="paragraph" w:styleId="Sommario7">
    <w:name w:val="toc 7"/>
    <w:basedOn w:val="Indice"/>
    <w:semiHidden/>
    <w:pPr>
      <w:tabs>
        <w:tab w:val="right" w:leader="dot" w:pos="9637"/>
      </w:tabs>
      <w:ind w:left="1698"/>
    </w:pPr>
  </w:style>
  <w:style w:type="paragraph" w:styleId="Sommario8">
    <w:name w:val="toc 8"/>
    <w:basedOn w:val="Indice"/>
    <w:semiHidden/>
    <w:pPr>
      <w:tabs>
        <w:tab w:val="right" w:leader="dot" w:pos="9637"/>
      </w:tabs>
      <w:ind w:left="1981"/>
    </w:pPr>
  </w:style>
  <w:style w:type="paragraph" w:styleId="Sommario9">
    <w:name w:val="toc 9"/>
    <w:basedOn w:val="Indice"/>
    <w:semiHidden/>
    <w:pPr>
      <w:tabs>
        <w:tab w:val="right" w:leader="dot" w:pos="9637"/>
      </w:tabs>
      <w:ind w:left="2264"/>
    </w:pPr>
  </w:style>
  <w:style w:type="paragraph" w:customStyle="1" w:styleId="Testopredefinito">
    <w:name w:val="Testo predefinito"/>
    <w:basedOn w:val="Normale"/>
    <w:rsid w:val="00E505CD"/>
    <w:pPr>
      <w:overflowPunct w:val="0"/>
      <w:autoSpaceDE w:val="0"/>
      <w:spacing w:before="0" w:after="0"/>
      <w:jc w:val="left"/>
    </w:pPr>
    <w:rPr>
      <w:color w:val="000000"/>
      <w:lang w:val="en-US"/>
    </w:rPr>
  </w:style>
  <w:style w:type="paragraph" w:styleId="Didascalia">
    <w:name w:val="caption"/>
    <w:basedOn w:val="Normale"/>
    <w:next w:val="Normale"/>
    <w:qFormat/>
    <w:rsid w:val="008C3C15"/>
    <w:pPr>
      <w:keepLines/>
      <w:suppressAutoHyphens w:val="0"/>
      <w:spacing w:before="240" w:after="360"/>
      <w:jc w:val="center"/>
    </w:pPr>
    <w:rPr>
      <w:b/>
      <w:sz w:val="18"/>
      <w:lang w:eastAsia="it-IT"/>
    </w:rPr>
  </w:style>
  <w:style w:type="character" w:styleId="Rimandocommento">
    <w:name w:val="annotation reference"/>
    <w:semiHidden/>
    <w:rsid w:val="001B5CBA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1B5CBA"/>
    <w:rPr>
      <w:lang w:val="x-none"/>
    </w:rPr>
  </w:style>
  <w:style w:type="character" w:customStyle="1" w:styleId="TestocommentoCarattere">
    <w:name w:val="Testo commento Carattere"/>
    <w:link w:val="Testocommento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Testofumetto">
    <w:name w:val="Balloon Text"/>
    <w:basedOn w:val="Normale"/>
    <w:link w:val="TestofumettoCarattere"/>
    <w:semiHidden/>
    <w:rsid w:val="001B5CBA"/>
    <w:rPr>
      <w:rFonts w:ascii="Tahoma" w:hAnsi="Tahoma" w:cs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Grigliatabella">
    <w:name w:val="Table Grid"/>
    <w:basedOn w:val="Tabellanormale"/>
    <w:rsid w:val="00E505CD"/>
    <w:pPr>
      <w:suppressAutoHyphens/>
      <w:spacing w:before="60" w:after="60"/>
      <w:jc w:val="both"/>
    </w:pPr>
    <w:rPr>
      <w:rFonts w:ascii="Arial" w:hAnsi="Arial"/>
      <w:sz w:val="16"/>
    </w:rPr>
    <w:tblPr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</w:tblPr>
  </w:style>
  <w:style w:type="paragraph" w:styleId="Intestazione">
    <w:name w:val="header"/>
    <w:aliases w:val="hd,intestazione,Even,Header 2"/>
    <w:basedOn w:val="Normale"/>
    <w:link w:val="IntestazioneCarattere"/>
    <w:rsid w:val="00AE24DC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aliases w:val="hd Carattere,intestazione Carattere,Even Carattere,Header 2 Carattere"/>
    <w:link w:val="Intestazione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Pidipagina">
    <w:name w:val="footer"/>
    <w:basedOn w:val="Normale"/>
    <w:link w:val="PidipaginaCarattere"/>
    <w:rsid w:val="00AE24DC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customStyle="1" w:styleId="Elencopunti">
    <w:name w:val="Elenco punti"/>
    <w:basedOn w:val="Normale"/>
    <w:rsid w:val="008C3C15"/>
    <w:pPr>
      <w:keepLines/>
      <w:numPr>
        <w:numId w:val="21"/>
      </w:numPr>
      <w:suppressAutoHyphens w:val="0"/>
    </w:pPr>
    <w:rPr>
      <w:lang w:eastAsia="it-IT"/>
    </w:rPr>
  </w:style>
  <w:style w:type="paragraph" w:styleId="NormaleWeb">
    <w:name w:val="Normal (Web)"/>
    <w:basedOn w:val="Normale"/>
    <w:rsid w:val="006D3B2C"/>
    <w:pPr>
      <w:suppressAutoHyphens w:val="0"/>
      <w:spacing w:before="0" w:after="32"/>
      <w:jc w:val="left"/>
    </w:pPr>
    <w:rPr>
      <w:rFonts w:ascii="Times New Roman" w:hAnsi="Times New Roman"/>
      <w:sz w:val="24"/>
      <w:szCs w:val="24"/>
      <w:lang w:eastAsia="it-IT"/>
    </w:rPr>
  </w:style>
  <w:style w:type="paragraph" w:customStyle="1" w:styleId="Normalelt">
    <w:name w:val="Normale lt"/>
    <w:basedOn w:val="Normale"/>
    <w:rsid w:val="0016156C"/>
    <w:pPr>
      <w:suppressAutoHyphens w:val="0"/>
      <w:spacing w:before="120" w:after="120" w:line="360" w:lineRule="exact"/>
      <w:jc w:val="left"/>
    </w:pPr>
    <w:rPr>
      <w:rFonts w:cs="Arial"/>
      <w:szCs w:val="24"/>
      <w:lang w:eastAsia="it-IT"/>
    </w:rPr>
  </w:style>
  <w:style w:type="paragraph" w:customStyle="1" w:styleId="Req">
    <w:name w:val="Req"/>
    <w:basedOn w:val="Normale"/>
    <w:link w:val="ReqCarattere"/>
    <w:rsid w:val="00AA4769"/>
    <w:pPr>
      <w:keepLines/>
      <w:numPr>
        <w:numId w:val="25"/>
      </w:numPr>
      <w:suppressAutoHyphens w:val="0"/>
    </w:pPr>
    <w:rPr>
      <w:bCs/>
      <w:szCs w:val="24"/>
      <w:lang w:eastAsia="en-US"/>
    </w:rPr>
  </w:style>
  <w:style w:type="character" w:customStyle="1" w:styleId="ReqCarattere">
    <w:name w:val="Req Carattere"/>
    <w:link w:val="Req"/>
    <w:locked/>
    <w:rsid w:val="00AA4769"/>
    <w:rPr>
      <w:rFonts w:ascii="Arial" w:hAnsi="Arial"/>
      <w:bCs/>
      <w:szCs w:val="24"/>
      <w:lang w:val="it-IT" w:eastAsia="en-US" w:bidi="ar-SA"/>
    </w:rPr>
  </w:style>
  <w:style w:type="paragraph" w:customStyle="1" w:styleId="Lista1bullet">
    <w:name w:val="Lista 1 bullet"/>
    <w:basedOn w:val="Normale"/>
    <w:rsid w:val="00284FC2"/>
    <w:pPr>
      <w:keepLines/>
      <w:numPr>
        <w:numId w:val="1"/>
      </w:numPr>
      <w:tabs>
        <w:tab w:val="clear" w:pos="1209"/>
        <w:tab w:val="num" w:pos="360"/>
        <w:tab w:val="num" w:pos="1134"/>
      </w:tabs>
      <w:suppressAutoHyphens w:val="0"/>
      <w:ind w:left="1134" w:hanging="227"/>
    </w:pPr>
    <w:rPr>
      <w:lang w:eastAsia="it-IT"/>
    </w:rPr>
  </w:style>
  <w:style w:type="paragraph" w:styleId="Indirizzomittente">
    <w:name w:val="envelope return"/>
    <w:basedOn w:val="Normale"/>
    <w:rsid w:val="00284FC2"/>
    <w:pPr>
      <w:keepLines/>
      <w:tabs>
        <w:tab w:val="num" w:pos="1209"/>
      </w:tabs>
      <w:suppressAutoHyphens w:val="0"/>
      <w:spacing w:before="120"/>
      <w:ind w:left="360" w:hanging="360"/>
    </w:pPr>
    <w:rPr>
      <w:rFonts w:cs="Arial"/>
      <w:lang w:eastAsia="en-US"/>
    </w:rPr>
  </w:style>
  <w:style w:type="paragraph" w:customStyle="1" w:styleId="Lista2bullet">
    <w:name w:val="Lista 2 bullet"/>
    <w:basedOn w:val="Lista1bullet"/>
    <w:rsid w:val="00836371"/>
    <w:pPr>
      <w:numPr>
        <w:numId w:val="20"/>
      </w:numPr>
      <w:tabs>
        <w:tab w:val="clear" w:pos="1209"/>
        <w:tab w:val="num" w:pos="1134"/>
        <w:tab w:val="left" w:pos="1276"/>
      </w:tabs>
      <w:spacing w:before="0"/>
    </w:pPr>
  </w:style>
  <w:style w:type="paragraph" w:customStyle="1" w:styleId="Normalespaziato">
    <w:name w:val="Normale spaziato"/>
    <w:basedOn w:val="Normale"/>
    <w:rsid w:val="008C3C15"/>
    <w:pPr>
      <w:keepLines/>
      <w:suppressAutoHyphens w:val="0"/>
      <w:spacing w:after="120"/>
    </w:pPr>
    <w:rPr>
      <w:lang w:eastAsia="it-IT"/>
    </w:rPr>
  </w:style>
  <w:style w:type="paragraph" w:customStyle="1" w:styleId="StileReqCorsivo">
    <w:name w:val="Stile Req + Corsivo"/>
    <w:basedOn w:val="Req"/>
    <w:link w:val="StileReqCorsivoCarattere"/>
    <w:rsid w:val="00820764"/>
    <w:pPr>
      <w:numPr>
        <w:numId w:val="2"/>
      </w:numPr>
      <w:tabs>
        <w:tab w:val="clear" w:pos="360"/>
        <w:tab w:val="num" w:pos="432"/>
        <w:tab w:val="num" w:pos="851"/>
        <w:tab w:val="num" w:pos="1209"/>
      </w:tabs>
      <w:ind w:left="851" w:hanging="851"/>
    </w:pPr>
    <w:rPr>
      <w:b/>
      <w:i/>
      <w:iCs/>
    </w:rPr>
  </w:style>
  <w:style w:type="character" w:customStyle="1" w:styleId="StileReqCorsivoCarattere">
    <w:name w:val="Stile Req + Corsivo Carattere"/>
    <w:link w:val="StileReqCorsivo"/>
    <w:locked/>
    <w:rsid w:val="00820764"/>
    <w:rPr>
      <w:rFonts w:ascii="Arial" w:hAnsi="Arial"/>
      <w:b/>
      <w:bCs/>
      <w:i/>
      <w:iCs/>
      <w:szCs w:val="24"/>
      <w:lang w:val="it-IT" w:eastAsia="en-US" w:bidi="ar-SA"/>
    </w:rPr>
  </w:style>
  <w:style w:type="paragraph" w:customStyle="1" w:styleId="Figure">
    <w:name w:val="Figure"/>
    <w:basedOn w:val="Normale"/>
    <w:next w:val="Didascalia"/>
    <w:rsid w:val="0027193F"/>
    <w:pPr>
      <w:keepLines/>
      <w:suppressAutoHyphens w:val="0"/>
      <w:spacing w:before="120" w:after="240"/>
      <w:jc w:val="center"/>
    </w:pPr>
    <w:rPr>
      <w:b/>
      <w:sz w:val="16"/>
      <w:szCs w:val="16"/>
      <w:lang w:eastAsia="it-IT"/>
    </w:rPr>
  </w:style>
  <w:style w:type="paragraph" w:customStyle="1" w:styleId="Query">
    <w:name w:val="Query"/>
    <w:basedOn w:val="Normale"/>
    <w:link w:val="QueryCarattere"/>
    <w:rsid w:val="00054FA9"/>
    <w:pPr>
      <w:keepLines/>
      <w:numPr>
        <w:numId w:val="23"/>
      </w:numPr>
      <w:tabs>
        <w:tab w:val="left" w:pos="851"/>
      </w:tabs>
      <w:suppressAutoHyphens w:val="0"/>
      <w:ind w:left="851" w:hanging="851"/>
    </w:pPr>
    <w:rPr>
      <w:i/>
      <w:iCs/>
      <w:lang w:eastAsia="en-US"/>
    </w:rPr>
  </w:style>
  <w:style w:type="character" w:customStyle="1" w:styleId="QueryCarattere">
    <w:name w:val="Query Carattere"/>
    <w:link w:val="Query"/>
    <w:locked/>
    <w:rsid w:val="00054FA9"/>
    <w:rPr>
      <w:rFonts w:ascii="Arial" w:hAnsi="Arial"/>
      <w:i/>
      <w:iCs/>
      <w:lang w:val="it-IT" w:eastAsia="en-US" w:bidi="ar-SA"/>
    </w:rPr>
  </w:style>
  <w:style w:type="paragraph" w:customStyle="1" w:styleId="CarattereCarattereCarattere">
    <w:name w:val="Carattere Carattere Carattere"/>
    <w:basedOn w:val="Normale"/>
    <w:rsid w:val="00D5632D"/>
    <w:pPr>
      <w:suppressAutoHyphens w:val="0"/>
      <w:spacing w:before="0" w:after="160" w:line="240" w:lineRule="exact"/>
      <w:jc w:val="left"/>
    </w:pPr>
    <w:rPr>
      <w:rFonts w:ascii="Verdana" w:hAnsi="Verdana"/>
      <w:lang w:val="en-US" w:eastAsia="en-US"/>
    </w:rPr>
  </w:style>
  <w:style w:type="character" w:styleId="Rimandonotaapidipagina">
    <w:name w:val="footnote reference"/>
    <w:semiHidden/>
    <w:rsid w:val="00D5632D"/>
    <w:rPr>
      <w:rFonts w:cs="Times New Roman"/>
      <w:vertAlign w:val="superscript"/>
    </w:rPr>
  </w:style>
  <w:style w:type="paragraph" w:styleId="Puntoelenco4">
    <w:name w:val="List Bullet 4"/>
    <w:basedOn w:val="Normale"/>
    <w:autoRedefine/>
    <w:rsid w:val="00D5632D"/>
    <w:pPr>
      <w:numPr>
        <w:numId w:val="22"/>
      </w:numPr>
      <w:tabs>
        <w:tab w:val="clear" w:pos="643"/>
        <w:tab w:val="num" w:pos="1209"/>
      </w:tabs>
      <w:suppressAutoHyphens w:val="0"/>
      <w:spacing w:before="0" w:after="0" w:line="360" w:lineRule="auto"/>
      <w:ind w:left="454" w:firstLine="0"/>
    </w:pPr>
    <w:rPr>
      <w:rFonts w:ascii="Garamond" w:hAnsi="Garamond"/>
      <w:sz w:val="24"/>
      <w:szCs w:val="24"/>
      <w:lang w:eastAsia="en-US"/>
    </w:rPr>
  </w:style>
  <w:style w:type="paragraph" w:styleId="Puntoelenco">
    <w:name w:val="List Bullet"/>
    <w:basedOn w:val="Normale"/>
    <w:rsid w:val="00F6618F"/>
    <w:pPr>
      <w:tabs>
        <w:tab w:val="num" w:pos="1209"/>
      </w:tabs>
      <w:ind w:left="360" w:hanging="360"/>
    </w:pPr>
  </w:style>
  <w:style w:type="paragraph" w:customStyle="1" w:styleId="corpodeltesto">
    <w:name w:val="corpo del testo"/>
    <w:basedOn w:val="Normale"/>
    <w:link w:val="corpodeltestoChar"/>
    <w:rsid w:val="008D6E48"/>
    <w:pPr>
      <w:spacing w:before="120" w:after="40" w:line="288" w:lineRule="auto"/>
    </w:pPr>
    <w:rPr>
      <w:rFonts w:ascii="Garamond" w:hAnsi="Garamond"/>
      <w:sz w:val="22"/>
      <w:lang w:eastAsia="fr-FR"/>
    </w:rPr>
  </w:style>
  <w:style w:type="paragraph" w:styleId="Indicedellefigure">
    <w:name w:val="table of figures"/>
    <w:basedOn w:val="Normale"/>
    <w:next w:val="Normale"/>
    <w:autoRedefine/>
    <w:semiHidden/>
    <w:rsid w:val="00C866EC"/>
    <w:pPr>
      <w:tabs>
        <w:tab w:val="right" w:leader="dot" w:pos="9202"/>
      </w:tabs>
      <w:spacing w:before="20" w:after="20"/>
      <w:ind w:left="284"/>
    </w:pPr>
    <w:rPr>
      <w:sz w:val="16"/>
    </w:rPr>
  </w:style>
  <w:style w:type="character" w:customStyle="1" w:styleId="corpodeltestoChar">
    <w:name w:val="corpo del testo Char"/>
    <w:link w:val="corpodeltesto"/>
    <w:locked/>
    <w:rsid w:val="008D6E48"/>
    <w:rPr>
      <w:rFonts w:ascii="Garamond" w:hAnsi="Garamond" w:cs="Times New Roman"/>
      <w:sz w:val="22"/>
      <w:lang w:val="it-IT" w:eastAsia="fr-FR" w:bidi="ar-SA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8D6E48"/>
    <w:rPr>
      <w:b/>
      <w:bCs/>
    </w:rPr>
  </w:style>
  <w:style w:type="character" w:customStyle="1" w:styleId="SoggettocommentoCarattere">
    <w:name w:val="Soggetto commento Carattere"/>
    <w:link w:val="Soggettocommento"/>
    <w:semiHidden/>
    <w:locked/>
    <w:rPr>
      <w:rFonts w:ascii="Arial" w:hAnsi="Arial" w:cs="Times New Roman"/>
      <w:b/>
      <w:bCs/>
      <w:sz w:val="20"/>
      <w:szCs w:val="20"/>
      <w:lang w:val="x-none" w:eastAsia="ar-SA" w:bidi="ar-SA"/>
    </w:rPr>
  </w:style>
  <w:style w:type="paragraph" w:customStyle="1" w:styleId="elencopuntato">
    <w:name w:val="elenco puntato &gt;"/>
    <w:basedOn w:val="corpodeltesto"/>
    <w:link w:val="elencopuntatoChar"/>
    <w:rsid w:val="00AA7F7D"/>
    <w:pPr>
      <w:numPr>
        <w:numId w:val="24"/>
      </w:numPr>
      <w:spacing w:before="60" w:after="60"/>
    </w:pPr>
  </w:style>
  <w:style w:type="character" w:customStyle="1" w:styleId="elencopuntatoChar">
    <w:name w:val="elenco puntato &gt; Char"/>
    <w:basedOn w:val="corpodeltestoChar"/>
    <w:link w:val="elencopuntato"/>
    <w:locked/>
    <w:rsid w:val="00AA7F7D"/>
    <w:rPr>
      <w:rFonts w:ascii="Garamond" w:hAnsi="Garamond" w:cs="Times New Roman"/>
      <w:sz w:val="22"/>
      <w:lang w:val="it-IT" w:eastAsia="fr-FR" w:bidi="ar-SA"/>
    </w:rPr>
  </w:style>
  <w:style w:type="character" w:styleId="Collegamentovisitato">
    <w:name w:val="FollowedHyperlink"/>
    <w:rsid w:val="00911918"/>
    <w:rPr>
      <w:rFonts w:cs="Times New Roman"/>
      <w:color w:val="800080"/>
      <w:u w:val="single"/>
    </w:rPr>
  </w:style>
  <w:style w:type="character" w:customStyle="1" w:styleId="content">
    <w:name w:val="content"/>
    <w:rsid w:val="002F4AB9"/>
    <w:rPr>
      <w:rFonts w:cs="Times New Roman"/>
    </w:rPr>
  </w:style>
  <w:style w:type="character" w:customStyle="1" w:styleId="indice0">
    <w:name w:val="indice"/>
    <w:rsid w:val="002F4AB9"/>
    <w:rPr>
      <w:rFonts w:cs="Times New Roman"/>
    </w:rPr>
  </w:style>
  <w:style w:type="paragraph" w:styleId="Paragrafoelenco">
    <w:name w:val="List Paragraph"/>
    <w:basedOn w:val="Normale"/>
    <w:link w:val="ParagrafoelencoCarattere"/>
    <w:uiPriority w:val="34"/>
    <w:qFormat/>
    <w:rsid w:val="00F0171B"/>
    <w:pPr>
      <w:ind w:left="720"/>
    </w:pPr>
    <w:rPr>
      <w:rFonts w:cs="Arial"/>
    </w:rPr>
  </w:style>
  <w:style w:type="paragraph" w:customStyle="1" w:styleId="elenconumerato">
    <w:name w:val="elenco numerato"/>
    <w:basedOn w:val="Normale"/>
    <w:rsid w:val="00DD5B90"/>
    <w:pPr>
      <w:numPr>
        <w:numId w:val="26"/>
      </w:numPr>
      <w:spacing w:line="288" w:lineRule="auto"/>
    </w:pPr>
    <w:rPr>
      <w:rFonts w:ascii="Garamond" w:hAnsi="Garamond"/>
      <w:sz w:val="22"/>
      <w:lang w:eastAsia="fr-FR"/>
    </w:rPr>
  </w:style>
  <w:style w:type="paragraph" w:customStyle="1" w:styleId="Carattere">
    <w:name w:val="Carattere"/>
    <w:basedOn w:val="Normale"/>
    <w:rsid w:val="0034630C"/>
    <w:pPr>
      <w:suppressAutoHyphens w:val="0"/>
      <w:spacing w:before="0" w:after="160" w:line="240" w:lineRule="exact"/>
      <w:jc w:val="left"/>
    </w:pPr>
    <w:rPr>
      <w:rFonts w:ascii="Verdana" w:hAnsi="Verdana"/>
      <w:lang w:val="en-US" w:eastAsia="en-US"/>
    </w:rPr>
  </w:style>
  <w:style w:type="character" w:styleId="Numeropagina">
    <w:name w:val="page number"/>
    <w:rsid w:val="00A518FD"/>
    <w:rPr>
      <w:rFonts w:cs="Times New Roman"/>
    </w:rPr>
  </w:style>
  <w:style w:type="paragraph" w:styleId="Titolo">
    <w:name w:val="Title"/>
    <w:basedOn w:val="Normale"/>
    <w:link w:val="TitoloCarattere"/>
    <w:qFormat/>
    <w:rsid w:val="00A518FD"/>
    <w:pPr>
      <w:suppressAutoHyphens w:val="0"/>
      <w:spacing w:before="0" w:after="120" w:line="360" w:lineRule="auto"/>
      <w:jc w:val="center"/>
    </w:pPr>
    <w:rPr>
      <w:b/>
      <w:bCs/>
      <w:i/>
      <w:iCs/>
      <w:sz w:val="24"/>
      <w:szCs w:val="24"/>
      <w:lang w:val="x-none" w:eastAsia="x-none"/>
    </w:rPr>
  </w:style>
  <w:style w:type="character" w:customStyle="1" w:styleId="TitoloCarattere">
    <w:name w:val="Titolo Carattere"/>
    <w:link w:val="Titolo"/>
    <w:locked/>
    <w:rsid w:val="00A518FD"/>
    <w:rPr>
      <w:rFonts w:ascii="Arial" w:hAnsi="Arial" w:cs="Times New Roman"/>
      <w:b/>
      <w:bCs/>
      <w:i/>
      <w:iCs/>
      <w:sz w:val="24"/>
      <w:szCs w:val="24"/>
    </w:rPr>
  </w:style>
  <w:style w:type="paragraph" w:styleId="Testonotadichiusura">
    <w:name w:val="endnote text"/>
    <w:basedOn w:val="Normale"/>
    <w:link w:val="TestonotadichiusuraCarattere"/>
    <w:semiHidden/>
    <w:rsid w:val="000417A1"/>
    <w:rPr>
      <w:lang w:val="x-none"/>
    </w:rPr>
  </w:style>
  <w:style w:type="character" w:customStyle="1" w:styleId="TestonotadichiusuraCarattere">
    <w:name w:val="Testo nota di chiusura Carattere"/>
    <w:link w:val="Testonotadichiusura"/>
    <w:semiHidden/>
    <w:locked/>
    <w:rsid w:val="000417A1"/>
    <w:rPr>
      <w:rFonts w:ascii="Arial" w:hAnsi="Arial" w:cs="Times New Roman"/>
      <w:sz w:val="20"/>
      <w:szCs w:val="20"/>
      <w:lang w:val="x-none" w:eastAsia="ar-SA" w:bidi="ar-SA"/>
    </w:rPr>
  </w:style>
  <w:style w:type="character" w:styleId="Rimandonotadichiusura">
    <w:name w:val="endnote reference"/>
    <w:semiHidden/>
    <w:rsid w:val="000417A1"/>
    <w:rPr>
      <w:rFonts w:cs="Times New Roman"/>
      <w:vertAlign w:val="superscript"/>
    </w:rPr>
  </w:style>
  <w:style w:type="paragraph" w:styleId="Rientrocorpodeltesto">
    <w:name w:val="Body Text Indent"/>
    <w:basedOn w:val="Normale"/>
    <w:link w:val="RientrocorpodeltestoCarattere"/>
    <w:rsid w:val="007C7A16"/>
    <w:pPr>
      <w:tabs>
        <w:tab w:val="left" w:pos="1134"/>
      </w:tabs>
      <w:suppressAutoHyphens w:val="0"/>
      <w:spacing w:before="600" w:line="360" w:lineRule="auto"/>
      <w:ind w:left="5670"/>
      <w:jc w:val="center"/>
    </w:pPr>
    <w:rPr>
      <w:i/>
      <w:iCs/>
      <w:sz w:val="24"/>
      <w:szCs w:val="24"/>
      <w:lang w:val="x-none" w:eastAsia="x-none"/>
    </w:rPr>
  </w:style>
  <w:style w:type="character" w:customStyle="1" w:styleId="RientrocorpodeltestoCarattere">
    <w:name w:val="Rientro corpo del testo Carattere"/>
    <w:link w:val="Rientrocorpodeltesto"/>
    <w:locked/>
    <w:rsid w:val="007C7A16"/>
    <w:rPr>
      <w:rFonts w:ascii="Arial" w:hAnsi="Arial" w:cs="Arial"/>
      <w:i/>
      <w:iCs/>
      <w:sz w:val="24"/>
      <w:szCs w:val="24"/>
    </w:rPr>
  </w:style>
  <w:style w:type="paragraph" w:customStyle="1" w:styleId="Paragrafoelenco1">
    <w:name w:val="Paragrafo elenco1"/>
    <w:basedOn w:val="Normale"/>
    <w:rsid w:val="00BE7924"/>
    <w:pPr>
      <w:ind w:left="720"/>
    </w:pPr>
    <w:rPr>
      <w:rFonts w:cs="Arial"/>
    </w:rPr>
  </w:style>
  <w:style w:type="character" w:customStyle="1" w:styleId="HeaderChar">
    <w:name w:val="Header Char"/>
    <w:locked/>
    <w:rsid w:val="001E186F"/>
    <w:rPr>
      <w:rFonts w:ascii="Arial" w:hAnsi="Arial" w:cs="Times New Roman"/>
      <w:lang w:val="x-none" w:eastAsia="ar-SA" w:bidi="ar-SA"/>
    </w:rPr>
  </w:style>
  <w:style w:type="character" w:customStyle="1" w:styleId="ParagrafoelencoCarattere">
    <w:name w:val="Paragrafo elenco Carattere"/>
    <w:link w:val="Paragrafoelenco"/>
    <w:uiPriority w:val="34"/>
    <w:rsid w:val="0096583D"/>
    <w:rPr>
      <w:rFonts w:ascii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424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ndro\Dati%20applicazioni\Microsoft\Modelli\SardegnaIT_ModelloDocumentoTecnico_2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6B6CD-DB6B-45C6-93EB-2874BDBAF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SardegnaIT_ModelloDocumentoTecnico_2.dot</Template>
  <TotalTime>0</TotalTime>
  <Pages>3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Offerta tecnica</dc:subject>
  <dc:creator>Alessio Cusenza</dc:creator>
  <cp:lastModifiedBy>Alessio Cusenza</cp:lastModifiedBy>
  <cp:revision>2</cp:revision>
  <cp:lastPrinted>2012-12-06T09:54:00Z</cp:lastPrinted>
  <dcterms:created xsi:type="dcterms:W3CDTF">2020-10-01T10:37:00Z</dcterms:created>
  <dcterms:modified xsi:type="dcterms:W3CDTF">2020-10-01T10:37:00Z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getto">
    <vt:lpwstr>RTR-R</vt:lpwstr>
  </property>
</Properties>
</file>